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0792EE4D" w:rsidR="00700EF5" w:rsidRPr="006A664F" w:rsidRDefault="00700EF5" w:rsidP="00700EF5">
      <w:pPr>
        <w:pStyle w:val="3GPPHeader"/>
        <w:spacing w:after="60"/>
        <w:rPr>
          <w:sz w:val="32"/>
          <w:szCs w:val="32"/>
          <w:highlight w:val="yellow"/>
          <w:lang w:val="en-US"/>
        </w:rPr>
      </w:pPr>
      <w:r w:rsidRPr="00CE0424">
        <w:t>3GPP TSG-RAN WG</w:t>
      </w:r>
      <w:r>
        <w:t>2</w:t>
      </w:r>
      <w:r w:rsidR="009F30D1">
        <w:t>#10</w:t>
      </w:r>
      <w:r w:rsidR="00C74367">
        <w:t>6</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362E5" w:rsidRPr="00024F1D">
        <w:t xml:space="preserve"> </w:t>
      </w:r>
      <w:r w:rsidR="00C362E5" w:rsidRPr="00024F1D">
        <w:rPr>
          <w:sz w:val="32"/>
          <w:szCs w:val="32"/>
        </w:rPr>
        <w:t>19</w:t>
      </w:r>
      <w:r w:rsidR="00F8282A">
        <w:rPr>
          <w:sz w:val="32"/>
          <w:szCs w:val="32"/>
        </w:rPr>
        <w:t>0</w:t>
      </w:r>
      <w:r w:rsidR="00F8282A" w:rsidRPr="00F8282A">
        <w:rPr>
          <w:sz w:val="32"/>
          <w:szCs w:val="32"/>
        </w:rPr>
        <w:t>6227</w:t>
      </w:r>
      <w:bookmarkStart w:id="0" w:name="_GoBack"/>
      <w:bookmarkEnd w:id="0"/>
    </w:p>
    <w:p w14:paraId="61B8CD33" w14:textId="7FB0A5BA" w:rsidR="00E90E49" w:rsidRPr="00CE0424" w:rsidRDefault="007D4B2F" w:rsidP="00357380">
      <w:pPr>
        <w:pStyle w:val="3GPPHeader"/>
      </w:pPr>
      <w:r>
        <w:rPr>
          <w:noProof/>
        </w:rPr>
        <w:t>Reno</w:t>
      </w:r>
      <w:r w:rsidR="005E6FEF">
        <w:rPr>
          <w:noProof/>
        </w:rPr>
        <w:t xml:space="preserve">, </w:t>
      </w:r>
      <w:r>
        <w:rPr>
          <w:noProof/>
        </w:rPr>
        <w:t>USA</w:t>
      </w:r>
      <w:r w:rsidR="005E6FEF">
        <w:rPr>
          <w:noProof/>
        </w:rPr>
        <w:t xml:space="preserve">, </w:t>
      </w:r>
      <w:r w:rsidR="00A14A82">
        <w:rPr>
          <w:noProof/>
        </w:rPr>
        <w:t>13</w:t>
      </w:r>
      <w:r w:rsidR="005E6FEF">
        <w:rPr>
          <w:noProof/>
          <w:vertAlign w:val="superscript"/>
        </w:rPr>
        <w:t>th</w:t>
      </w:r>
      <w:r w:rsidR="005E6FEF">
        <w:rPr>
          <w:noProof/>
        </w:rPr>
        <w:t xml:space="preserve"> – </w:t>
      </w:r>
      <w:r w:rsidR="00A14A82">
        <w:rPr>
          <w:noProof/>
        </w:rPr>
        <w:t>17</w:t>
      </w:r>
      <w:r w:rsidR="005E6FEF" w:rsidRPr="002654C9">
        <w:rPr>
          <w:noProof/>
          <w:vertAlign w:val="superscript"/>
        </w:rPr>
        <w:t>th</w:t>
      </w:r>
      <w:r w:rsidR="005E6FEF">
        <w:rPr>
          <w:noProof/>
        </w:rPr>
        <w:t xml:space="preserve"> </w:t>
      </w:r>
      <w:r w:rsidR="00A14A82">
        <w:rPr>
          <w:noProof/>
        </w:rPr>
        <w:t>May</w:t>
      </w:r>
      <w:r w:rsidR="005E6FEF">
        <w:rPr>
          <w:noProof/>
        </w:rPr>
        <w:t xml:space="preserve"> 2019</w:t>
      </w:r>
      <w:r w:rsidR="005E6FEF">
        <w:rPr>
          <w:noProof/>
        </w:rPr>
        <w:tab/>
        <w:t xml:space="preserve">  </w:t>
      </w:r>
    </w:p>
    <w:p w14:paraId="09A5036F" w14:textId="7450FF42"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024F1D" w:rsidRPr="00F45E0A">
        <w:rPr>
          <w:sz w:val="22"/>
          <w:szCs w:val="22"/>
          <w:lang w:val="en-US"/>
        </w:rPr>
        <w:t>11.9.2</w:t>
      </w:r>
      <w:r w:rsidR="003F6535" w:rsidRPr="00F45E0A">
        <w:rPr>
          <w:sz w:val="22"/>
          <w:szCs w:val="22"/>
          <w:lang w:val="en-US"/>
        </w:rPr>
        <w:t>.</w:t>
      </w:r>
      <w:r w:rsidR="00745B8D" w:rsidRPr="00F45E0A">
        <w:rPr>
          <w:sz w:val="22"/>
          <w:szCs w:val="22"/>
          <w:lang w:val="en-US"/>
        </w:rPr>
        <w:t>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17C1800" w:rsidR="00E90E49" w:rsidRPr="00CE0424" w:rsidRDefault="003D3C45" w:rsidP="00311702">
      <w:pPr>
        <w:pStyle w:val="3GPPHeader"/>
        <w:rPr>
          <w:sz w:val="22"/>
          <w:szCs w:val="22"/>
        </w:rPr>
      </w:pPr>
      <w:r>
        <w:rPr>
          <w:sz w:val="22"/>
          <w:szCs w:val="22"/>
        </w:rPr>
        <w:t>Title:</w:t>
      </w:r>
      <w:r w:rsidR="00E90E49" w:rsidRPr="00CE0424">
        <w:rPr>
          <w:sz w:val="22"/>
          <w:szCs w:val="22"/>
        </w:rPr>
        <w:tab/>
      </w:r>
      <w:r w:rsidR="00A14A82" w:rsidRPr="00A14A82">
        <w:rPr>
          <w:sz w:val="22"/>
          <w:szCs w:val="22"/>
        </w:rPr>
        <w:t>On the need for RACH-less handover</w:t>
      </w:r>
    </w:p>
    <w:p w14:paraId="451FF115" w14:textId="17704583"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w:t>
      </w:r>
    </w:p>
    <w:p w14:paraId="2FFD32EB" w14:textId="5013EA52" w:rsidR="00C24345" w:rsidRDefault="00E90E49" w:rsidP="00A2052C">
      <w:pPr>
        <w:pStyle w:val="Heading1"/>
      </w:pPr>
      <w:r w:rsidRPr="00CE0424">
        <w:t>Introduction</w:t>
      </w:r>
    </w:p>
    <w:p w14:paraId="790F2751" w14:textId="1F20B9D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40ACA9A1" w14:textId="6E1087DA" w:rsidR="004C4DE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i.e. </w:t>
      </w:r>
      <w:proofErr w:type="spellStart"/>
      <w:r w:rsidR="00FF5B4D" w:rsidRPr="000C3982">
        <w:rPr>
          <w:i/>
        </w:rPr>
        <w:t>RRCConnectionReconfigurationComplete</w:t>
      </w:r>
      <w:proofErr w:type="spellEnd"/>
      <w:r w:rsidR="00FF5B4D">
        <w:t xml:space="preserve"> in LTE and </w:t>
      </w:r>
      <w:proofErr w:type="spellStart"/>
      <w:r w:rsidR="00FF5B4D" w:rsidRPr="000C3982">
        <w:rPr>
          <w:i/>
        </w:rPr>
        <w:t>RRCReconfigurationComplete</w:t>
      </w:r>
      <w:proofErr w:type="spellEnd"/>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r w:rsidR="004C4DE5" w:rsidRPr="000119AA">
        <w:t xml:space="preserve">In this contribution we </w:t>
      </w:r>
      <w:r w:rsidR="003916A8">
        <w:t>compar</w:t>
      </w:r>
      <w:r w:rsidR="0033657D">
        <w:t>e</w:t>
      </w:r>
      <w:r w:rsidR="004C4DE5">
        <w:t xml:space="preserve"> </w:t>
      </w:r>
      <w:r w:rsidR="004C4DE5" w:rsidRPr="000119AA">
        <w:t xml:space="preserve">RACH-less </w:t>
      </w:r>
      <w:r w:rsidR="0033657D">
        <w:t>HO/</w:t>
      </w:r>
      <w:r w:rsidR="004C4DE5">
        <w:t>SCG change</w:t>
      </w:r>
      <w:r w:rsidR="0033657D">
        <w:t xml:space="preserve"> with CFRA-based HO </w:t>
      </w:r>
      <w:r w:rsidR="001A0C9E">
        <w:t xml:space="preserve">and HO with 2-step RA </w:t>
      </w:r>
      <w:r w:rsidR="0033657D">
        <w:t>and discuss which im</w:t>
      </w:r>
      <w:r w:rsidR="005B1733">
        <w:t>p</w:t>
      </w:r>
      <w:r w:rsidR="0033657D">
        <w:t>rovements that can be achieved</w:t>
      </w:r>
      <w:r w:rsidR="004C4DE5" w:rsidRPr="000119AA">
        <w:t>.</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D6A14C9" w14:textId="77777777" w:rsidR="00983C0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proofErr w:type="spellStart"/>
      <w:r w:rsidR="00305B79" w:rsidRPr="000872A9">
        <w:rPr>
          <w:i/>
        </w:rPr>
        <w:t>RRCConnectionReconfigurationComplete</w:t>
      </w:r>
      <w:proofErr w:type="spellEnd"/>
      <w:r w:rsidR="00305B79">
        <w:t xml:space="preserve"> in LTE and </w:t>
      </w:r>
      <w:proofErr w:type="spellStart"/>
      <w:r w:rsidR="00305B79" w:rsidRPr="000872A9">
        <w:rPr>
          <w:i/>
        </w:rPr>
        <w:t>RRCReconfigurationComplete</w:t>
      </w:r>
      <w:proofErr w:type="spellEnd"/>
      <w:r w:rsidR="00305B79">
        <w:t xml:space="preserve"> in NR (i.e. </w:t>
      </w:r>
      <w:r w:rsidR="00305B79">
        <w:rPr>
          <w:lang w:val="en-US"/>
        </w:rPr>
        <w:t>the RRC message which is normally included in Msg3 in a regular RACH-based handover)</w:t>
      </w:r>
      <w:r w:rsidRPr="004C4DE5">
        <w:t>.</w:t>
      </w:r>
      <w:r w:rsidR="00135E2B">
        <w:t xml:space="preserve"> </w:t>
      </w:r>
      <w:r w:rsidR="00C060A6">
        <w:t xml:space="preserve">In NR this would correspond to </w:t>
      </w:r>
      <w:proofErr w:type="spellStart"/>
      <w:r w:rsidR="00983C0B" w:rsidRPr="00D24EDF">
        <w:rPr>
          <w:i/>
        </w:rPr>
        <w:t>RRCReconfigurationComplete</w:t>
      </w:r>
      <w:proofErr w:type="spellEnd"/>
      <w:r w:rsidR="00983C0B">
        <w:t xml:space="preserve"> being the first message the UE transmits in the target cell.</w:t>
      </w:r>
    </w:p>
    <w:p w14:paraId="4E31E668" w14:textId="5FC25482" w:rsidR="00983C0B" w:rsidRDefault="00983C0B" w:rsidP="00C7605A">
      <w:r>
        <w:t xml:space="preserve">In the absence of a </w:t>
      </w:r>
      <w:proofErr w:type="gramStart"/>
      <w:r>
        <w:t>random access</w:t>
      </w:r>
      <w:proofErr w:type="gramEnd"/>
      <w:r>
        <w:t xml:space="preserve"> procedure in the target cell, UL transmission resources for </w:t>
      </w:r>
      <w:r w:rsidR="00097008">
        <w:t xml:space="preserve">the UE’s first message in the target cell are allocated either through pre-allocated UL grants </w:t>
      </w:r>
      <w:r w:rsidR="00492FF4">
        <w:t xml:space="preserve">or UL grants dynamically allocated through the PDCCH in the target cell without preceding scheduling request. If pre-allocated UL grants are </w:t>
      </w:r>
      <w:r w:rsidR="00A405AF">
        <w:t>configured, these</w:t>
      </w:r>
      <w:r w:rsidR="00097008">
        <w:t xml:space="preserve"> </w:t>
      </w:r>
      <w:r w:rsidR="0052760A">
        <w:t xml:space="preserve">are periodic UL transmission resources allocated in the </w:t>
      </w:r>
      <w:proofErr w:type="spellStart"/>
      <w:r w:rsidR="0052760A" w:rsidRPr="0052760A">
        <w:rPr>
          <w:i/>
        </w:rPr>
        <w:t>RRCConnectionReconfiguration</w:t>
      </w:r>
      <w:proofErr w:type="spellEnd"/>
      <w:r w:rsidR="0052760A">
        <w:t xml:space="preserve"> or </w:t>
      </w:r>
      <w:proofErr w:type="spellStart"/>
      <w:r w:rsidR="0052760A" w:rsidRPr="0052760A">
        <w:rPr>
          <w:i/>
        </w:rPr>
        <w:t>RRCReconfiguration</w:t>
      </w:r>
      <w:proofErr w:type="spellEnd"/>
      <w:r w:rsidR="0052760A">
        <w:t xml:space="preserve"> message constituting the HO Command.</w:t>
      </w:r>
      <w:r w:rsidR="003E67FA">
        <w:t xml:space="preserve"> The pre-allocated UL grants potentially achieves shorter interruption, since </w:t>
      </w:r>
      <w:r w:rsidR="00C0605F">
        <w:t>the PDCCH allocation adds some additional delay, but PDCCH allocation is more flexible.</w:t>
      </w:r>
    </w:p>
    <w:p w14:paraId="3D30EA00" w14:textId="61848FB1" w:rsidR="006B129C" w:rsidRDefault="006B129C" w:rsidP="00C7605A">
      <w:r>
        <w:t xml:space="preserve">Since the </w:t>
      </w:r>
      <w:proofErr w:type="gramStart"/>
      <w:r>
        <w:t>random access</w:t>
      </w:r>
      <w:proofErr w:type="gramEnd"/>
      <w:r>
        <w:t xml:space="preserve"> procedure, and therefore also the Random Access Response message is </w:t>
      </w:r>
      <w:r w:rsidR="00726C21">
        <w:t>skipped in the target cell when RACH-less HO/SCG change is used, the target gNB cannot determine a precise timing advance (TA) for the UE and provide it to the UE in the Random Access Response. Hence, RACH-less HO/SCG change</w:t>
      </w:r>
      <w:r w:rsidR="00AF315D">
        <w:t xml:space="preserve"> is limited to scenarios where the TA is known beforehand. In practice, this means scenarios where the TA in the target cell is the same as in one of the UE’s current cells (</w:t>
      </w:r>
      <w:proofErr w:type="spellStart"/>
      <w:r w:rsidR="00AF315D">
        <w:t>PCell</w:t>
      </w:r>
      <w:proofErr w:type="spellEnd"/>
      <w:r w:rsidR="00AF315D">
        <w:t xml:space="preserve">, </w:t>
      </w:r>
      <w:proofErr w:type="spellStart"/>
      <w:r w:rsidR="00AF315D">
        <w:t>PSCell</w:t>
      </w:r>
      <w:proofErr w:type="spellEnd"/>
      <w:r w:rsidR="00AF315D">
        <w:t xml:space="preserve"> or </w:t>
      </w:r>
      <w:proofErr w:type="spellStart"/>
      <w:r w:rsidR="00AF315D">
        <w:t>SCell</w:t>
      </w:r>
      <w:proofErr w:type="spellEnd"/>
      <w:r w:rsidR="00AF315D">
        <w:t>)</w:t>
      </w:r>
      <w:r w:rsidR="00E8523B">
        <w:t xml:space="preserve"> or when the target cells is so small that the TA can be assumed to always be 0.</w:t>
      </w:r>
      <w:r w:rsidR="004126C0">
        <w:t xml:space="preserve"> </w:t>
      </w:r>
      <w:r w:rsidR="004126C0" w:rsidRPr="004126C0">
        <w:t>However, recent development in RAN4 implies that the door for applying RACH-less HO/SCG change in other scenarios too may not be totally closed. Use of RACH-less HO with a TA based on UE estimates is currently FFS</w:t>
      </w:r>
      <w:r w:rsidR="004126C0">
        <w:t>.</w:t>
      </w:r>
    </w:p>
    <w:p w14:paraId="6396389C" w14:textId="6A1790C0" w:rsidR="006B129C" w:rsidRDefault="006B129C" w:rsidP="00C7605A">
      <w:r>
        <w:t xml:space="preserve">As previously mentioned, the </w:t>
      </w:r>
      <w:r w:rsidR="00CF13D2">
        <w:t>purpose of the RACH-less HO/SCG change is to reduce the interruption time caused</w:t>
      </w:r>
      <w:r w:rsidR="004C13C5">
        <w:t xml:space="preserve"> by the HO/SCG change. T</w:t>
      </w:r>
      <w:r w:rsidR="004D2573">
        <w:t>herefore, it is of interest to make a qualitative comparison between RACH-</w:t>
      </w:r>
      <w:r w:rsidR="004D2573">
        <w:lastRenderedPageBreak/>
        <w:t xml:space="preserve">less HO/SCG change and the baseline, which </w:t>
      </w:r>
      <w:r w:rsidR="000C43DB">
        <w:t>would be regular handover, where CFRA-based handover would be the most relevant comparison object.</w:t>
      </w:r>
      <w:r w:rsidR="00C415D8">
        <w:t xml:space="preserve"> Similarly, it is of interest to compare it with HO with 2-step random access, which is </w:t>
      </w:r>
      <w:r w:rsidR="00E20986">
        <w:t>decided to be specified</w:t>
      </w:r>
      <w:r w:rsidR="00BF149A">
        <w:t xml:space="preserve"> </w:t>
      </w:r>
      <w:r w:rsidR="00BF149A">
        <w:fldChar w:fldCharType="begin"/>
      </w:r>
      <w:r w:rsidR="00BF149A">
        <w:instrText xml:space="preserve"> REF _Ref7450560 \r \h </w:instrText>
      </w:r>
      <w:r w:rsidR="00BF149A">
        <w:fldChar w:fldCharType="separate"/>
      </w:r>
      <w:r w:rsidR="00BF149A">
        <w:t>[2]</w:t>
      </w:r>
      <w:r w:rsidR="00BF149A">
        <w:fldChar w:fldCharType="end"/>
      </w:r>
      <w:r w:rsidR="00E20986">
        <w:t xml:space="preserve"> and thus constitutes “</w:t>
      </w:r>
      <w:r w:rsidR="00BC6C34">
        <w:t>soon-to-be” baseline</w:t>
      </w:r>
      <w:r w:rsidR="000934DA">
        <w:t xml:space="preserve"> or at least an alternative solution</w:t>
      </w:r>
      <w:r w:rsidR="00BC6C34">
        <w:t xml:space="preserve">. As the standardization of 2-step RA is just starting, all details are not in place, but enough is known for </w:t>
      </w:r>
      <w:r w:rsidR="00120573">
        <w:t>a useful comparison with RACH-less HO.</w:t>
      </w:r>
    </w:p>
    <w:p w14:paraId="56E23E8B" w14:textId="0ABC8D12" w:rsidR="000A1E2E" w:rsidRDefault="000A1E2E" w:rsidP="00D24EDF">
      <w:pPr>
        <w:pStyle w:val="Heading2"/>
      </w:pPr>
      <w:r>
        <w:t xml:space="preserve">Comparison of RACH-less HO with </w:t>
      </w:r>
      <w:r w:rsidR="009F36A0">
        <w:t>CFRA-based HO</w:t>
      </w:r>
    </w:p>
    <w:p w14:paraId="288D928A" w14:textId="50B19CC7" w:rsidR="005520EC" w:rsidRDefault="005520EC" w:rsidP="00C7605A">
      <w:r>
        <w:t xml:space="preserve">With CFRA-based regular HO, the UE can switch to the target cell immediately after receiving the HO Command. It then </w:t>
      </w:r>
      <w:proofErr w:type="gramStart"/>
      <w:r>
        <w:t>has to</w:t>
      </w:r>
      <w:proofErr w:type="gramEnd"/>
      <w:r>
        <w:t xml:space="preserve"> wait for the first available RACH occasion (which also may be subject to </w:t>
      </w:r>
      <w:r w:rsidR="00D80A49">
        <w:t>association with SSB or CSI-RS beam), where it can transmit its allocated CFRA preamble.</w:t>
      </w:r>
      <w:r w:rsidR="0029448C">
        <w:t xml:space="preserve"> Then it waits for the </w:t>
      </w:r>
      <w:proofErr w:type="gramStart"/>
      <w:r w:rsidR="0029448C">
        <w:t>Random Access</w:t>
      </w:r>
      <w:proofErr w:type="gramEnd"/>
      <w:r w:rsidR="0029448C">
        <w:t xml:space="preserve"> Response</w:t>
      </w:r>
      <w:r w:rsidR="00E408B6">
        <w:t>, where the Random Access Response window starts</w:t>
      </w:r>
      <w:r w:rsidR="00D36B16">
        <w:t xml:space="preserve"> </w:t>
      </w:r>
      <w:r w:rsidR="00E408B6">
        <w:t xml:space="preserve">immediately after the UE has transmitted its preamble, so this </w:t>
      </w:r>
      <w:r w:rsidR="0080693A">
        <w:t>waiting time depends on the processing time in the gNB and the PDCCH search space configuration for Random Access Response.</w:t>
      </w:r>
      <w:r w:rsidR="00496B02">
        <w:t xml:space="preserve"> The </w:t>
      </w:r>
      <w:proofErr w:type="gramStart"/>
      <w:r w:rsidR="00496B02">
        <w:t>Random Access</w:t>
      </w:r>
      <w:proofErr w:type="gramEnd"/>
      <w:r w:rsidR="00496B02">
        <w:t xml:space="preserve"> Response </w:t>
      </w:r>
      <w:r w:rsidR="00D36B16">
        <w:t>contains the UL grant</w:t>
      </w:r>
      <w:r w:rsidR="007450B8">
        <w:t xml:space="preserve"> which allocates UL transmission resources where the UE can transmit the </w:t>
      </w:r>
      <w:proofErr w:type="spellStart"/>
      <w:r w:rsidR="007450B8" w:rsidRPr="007450B8">
        <w:rPr>
          <w:i/>
        </w:rPr>
        <w:t>RRCReconfigurationComplete</w:t>
      </w:r>
      <w:proofErr w:type="spellEnd"/>
      <w:r w:rsidR="007450B8">
        <w:t xml:space="preserve"> message</w:t>
      </w:r>
      <w:r w:rsidR="000016CE">
        <w:t>.</w:t>
      </w:r>
      <w:r w:rsidR="00D51F4D">
        <w:t xml:space="preserve"> </w:t>
      </w:r>
      <w:r w:rsidR="000016CE">
        <w:t>Hence,</w:t>
      </w:r>
      <w:r w:rsidR="00496B02">
        <w:t xml:space="preserve"> as a last delay, the UE has to wait the time between the reception of the Random Access Response and the </w:t>
      </w:r>
      <w:r w:rsidR="00B43422">
        <w:t>UL transmission resources allocated by the UL grant in the Random Access Response.</w:t>
      </w:r>
    </w:p>
    <w:p w14:paraId="0C40D86A" w14:textId="1E318CCB" w:rsidR="008358C8" w:rsidRDefault="00C96CEE" w:rsidP="00C7605A">
      <w:r>
        <w:t xml:space="preserve">With RACH-less HO, the UE </w:t>
      </w:r>
      <w:r w:rsidR="001B3808">
        <w:t>neither has</w:t>
      </w:r>
      <w:r>
        <w:t xml:space="preserve"> have to wait for RACH occasions </w:t>
      </w:r>
      <w:r w:rsidR="00A743C7">
        <w:t>nor</w:t>
      </w:r>
      <w:r w:rsidR="00376A57">
        <w:t xml:space="preserve"> does</w:t>
      </w:r>
      <w:r w:rsidR="008A2E2C">
        <w:t xml:space="preserve"> it</w:t>
      </w:r>
      <w:r w:rsidR="00376A57">
        <w:t xml:space="preserve"> have to wait for a </w:t>
      </w:r>
      <w:proofErr w:type="gramStart"/>
      <w:r w:rsidR="00376A57">
        <w:t>Random Access</w:t>
      </w:r>
      <w:proofErr w:type="gramEnd"/>
      <w:r w:rsidR="00376A57">
        <w:t xml:space="preserve"> Response</w:t>
      </w:r>
      <w:r w:rsidR="00547D82">
        <w:t xml:space="preserve"> and the </w:t>
      </w:r>
      <w:r w:rsidR="00AD4012">
        <w:t>delay between the Random Access Response and the UL transmission resources allocated by the UL grant in the Random Access Response</w:t>
      </w:r>
      <w:r w:rsidR="00376A57">
        <w:t xml:space="preserve">. Hence, the UE can save some interruption time. On the other hand, the UE </w:t>
      </w:r>
      <w:proofErr w:type="gramStart"/>
      <w:r w:rsidR="00376A57">
        <w:t>has to</w:t>
      </w:r>
      <w:proofErr w:type="gramEnd"/>
      <w:r w:rsidR="00376A57">
        <w:t xml:space="preserve"> wait for the </w:t>
      </w:r>
      <w:r w:rsidR="009139FB">
        <w:t xml:space="preserve">first UL grant, whether it is pre-allocated or </w:t>
      </w:r>
      <w:r w:rsidR="00B7654A">
        <w:t>allocated via PDCCH</w:t>
      </w:r>
      <w:r w:rsidR="00975D90">
        <w:t xml:space="preserve"> (where pre-allocated UL grants have the potential to achieve the smallest interruption</w:t>
      </w:r>
      <w:r w:rsidR="008358C8">
        <w:t>)</w:t>
      </w:r>
      <w:r w:rsidR="00B7654A">
        <w:t xml:space="preserve">. </w:t>
      </w:r>
    </w:p>
    <w:p w14:paraId="0836F561" w14:textId="3389C074" w:rsidR="008F106B" w:rsidRDefault="008F106B" w:rsidP="00C7605A">
      <w:r>
        <w:t>In both regular HO and RACH-less HO, the UE may need some time for internal operations, such as retuning, possible resynchronization and beam selection (in case previously acquired target cell synchronization and beam selection cannot be used). That is, any such additional interruption delays are the same in both cases.</w:t>
      </w:r>
    </w:p>
    <w:p w14:paraId="1C920045" w14:textId="23857835" w:rsidR="008358C8" w:rsidRDefault="008358C8" w:rsidP="00C7605A">
      <w:r>
        <w:t>Hence, the difference in interruption time between RACH-less HO and regular CFRA</w:t>
      </w:r>
      <w:r w:rsidR="006E6473">
        <w:t>-based</w:t>
      </w:r>
      <w:r>
        <w:t xml:space="preserve"> HO boils down to the </w:t>
      </w:r>
      <w:r w:rsidR="00F5203F">
        <w:t xml:space="preserve">delay between the preamble </w:t>
      </w:r>
      <w:r w:rsidR="00AE60A7">
        <w:t xml:space="preserve">transmission and the </w:t>
      </w:r>
      <w:proofErr w:type="gramStart"/>
      <w:r w:rsidR="00AE60A7">
        <w:t>Random Access</w:t>
      </w:r>
      <w:proofErr w:type="gramEnd"/>
      <w:r w:rsidR="00AE60A7">
        <w:t xml:space="preserve"> Response and between the Random</w:t>
      </w:r>
      <w:r w:rsidR="001C71C2">
        <w:t xml:space="preserve"> Access Response and the therein allocated UL transmission resources. </w:t>
      </w:r>
      <w:r w:rsidR="00881CFF">
        <w:t xml:space="preserve">On top of that, the interruption time is affected by how </w:t>
      </w:r>
      <w:r w:rsidR="00E7156B">
        <w:t xml:space="preserve">frequently RACH occasions and </w:t>
      </w:r>
      <w:r w:rsidR="00F5203F">
        <w:t>pre-allocated UL grants are configured</w:t>
      </w:r>
      <w:r w:rsidR="001C71C2">
        <w:t>.</w:t>
      </w:r>
      <w:r w:rsidR="00C539F2">
        <w:t xml:space="preserve"> Pre-allocated UL grants could be configured very densely (if the load in the target cell allows it)</w:t>
      </w:r>
      <w:r w:rsidR="003D590B">
        <w:t>. However, in principle, RACH occasions may also be very densely allocated in the HO Command</w:t>
      </w:r>
      <w:r w:rsidR="00827FBD">
        <w:t xml:space="preserve">, so this may not be a distinguishing feature. </w:t>
      </w:r>
      <w:r w:rsidR="00E61A80">
        <w:t>In addition</w:t>
      </w:r>
      <w:r w:rsidR="001A3191">
        <w:t>, when CFRA-based HO is used</w:t>
      </w:r>
      <w:r w:rsidR="00C77F8F">
        <w:t xml:space="preserve"> in scenarios where the </w:t>
      </w:r>
      <w:r w:rsidR="00D749B4">
        <w:t>TA is known a priori</w:t>
      </w:r>
      <w:r w:rsidR="001A3191">
        <w:t xml:space="preserve">, it would be possible for the target gNB to schedule the UE on the PDCCH (i.e. scrambled with the UE’s C-RNTI rather than the RA-RNTI) as soon as the gNB receives the CFRA preamble, i.e. even before transmitting the Random Access Response, which potentially may reduce the </w:t>
      </w:r>
      <w:r w:rsidR="00954124">
        <w:t xml:space="preserve">HO interruption even further, although </w:t>
      </w:r>
      <w:r w:rsidR="00466E55">
        <w:t>this potential gain is uncertain.</w:t>
      </w:r>
    </w:p>
    <w:p w14:paraId="789D92BB" w14:textId="2281D2FF" w:rsidR="00173A4C" w:rsidRDefault="00173A4C" w:rsidP="00C7605A">
      <w:r>
        <w:t>In view of the above</w:t>
      </w:r>
      <w:r w:rsidR="008F106B">
        <w:t xml:space="preserve">, it seems like the potential interruption reduction that can be achieved with </w:t>
      </w:r>
      <w:r w:rsidR="00093EDD">
        <w:t xml:space="preserve">RACH-less HO compared to regular CFRA-based HO is rather small, if </w:t>
      </w:r>
      <w:r w:rsidR="00526E2F">
        <w:t xml:space="preserve">the </w:t>
      </w:r>
      <w:r w:rsidR="007662F5">
        <w:t xml:space="preserve">RACH occasion configuration and </w:t>
      </w:r>
      <w:proofErr w:type="gramStart"/>
      <w:r w:rsidR="007662F5">
        <w:t>Random Access</w:t>
      </w:r>
      <w:proofErr w:type="gramEnd"/>
      <w:r w:rsidR="007662F5">
        <w:t xml:space="preserve"> Response search space are configured with the goal </w:t>
      </w:r>
      <w:r w:rsidR="00C42046">
        <w:t>t</w:t>
      </w:r>
      <w:r w:rsidR="007662F5">
        <w:t xml:space="preserve">o minimize </w:t>
      </w:r>
      <w:r w:rsidR="004F6867">
        <w:t>the HO interruption.</w:t>
      </w:r>
    </w:p>
    <w:p w14:paraId="3DA6DF26" w14:textId="69883A1B" w:rsidR="005A4EE3" w:rsidRDefault="00523408"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7445674"/>
      <w:r>
        <w:t xml:space="preserve">The potential interruption reduction that can be achieved with RACH-less HO compared to regular CFRA-based HO is rather small, if </w:t>
      </w:r>
      <w:r w:rsidR="00330F0E">
        <w:t xml:space="preserve">the </w:t>
      </w:r>
      <w:r>
        <w:t xml:space="preserve">RACH occasion configuration and </w:t>
      </w:r>
      <w:proofErr w:type="gramStart"/>
      <w:r>
        <w:t>Random Access</w:t>
      </w:r>
      <w:proofErr w:type="gramEnd"/>
      <w:r>
        <w:t xml:space="preserve"> Response search space are configured with the goal </w:t>
      </w:r>
      <w:r w:rsidR="00C42046">
        <w:t>t</w:t>
      </w:r>
      <w:r>
        <w:t>o minimize the HO interruption</w:t>
      </w:r>
      <w:r w:rsidR="005A4EE3">
        <w:t>.</w:t>
      </w:r>
      <w:bookmarkEnd w:id="3"/>
    </w:p>
    <w:p w14:paraId="0F4ABD74" w14:textId="4A04BB95" w:rsidR="007B6D9F" w:rsidRDefault="00A65853" w:rsidP="00D24EDF">
      <w:pPr>
        <w:pStyle w:val="Heading2"/>
      </w:pPr>
      <w:r>
        <w:t xml:space="preserve">Comparison of RACH-less HO with </w:t>
      </w:r>
      <w:r w:rsidR="00484B86">
        <w:t>2-step RA</w:t>
      </w:r>
    </w:p>
    <w:p w14:paraId="1555E7C1" w14:textId="60B37449" w:rsidR="008661F0" w:rsidRDefault="008661F0" w:rsidP="009911E3">
      <w:r>
        <w:t>Since the</w:t>
      </w:r>
      <w:r w:rsidR="00EC1EF0">
        <w:t xml:space="preserve"> gains mainly targeted by RACH-less HO is </w:t>
      </w:r>
      <w:r w:rsidR="001D2462">
        <w:t>the elimination of Msg1 and Msg2 in the RA procedure in the target cell</w:t>
      </w:r>
      <w:r w:rsidR="00097E1C">
        <w:t>, it is highly interesting to see how HO with 2-step RA would measure up against RACH-less HO.</w:t>
      </w:r>
      <w:r w:rsidR="00942E8F">
        <w:t xml:space="preserve"> With </w:t>
      </w:r>
      <w:r w:rsidR="00D51F4D">
        <w:t xml:space="preserve">2-step RA in the target cell, the UE can transmit the </w:t>
      </w:r>
      <w:proofErr w:type="spellStart"/>
      <w:r w:rsidR="00D51F4D" w:rsidRPr="007450B8">
        <w:rPr>
          <w:i/>
        </w:rPr>
        <w:t>RRCReconfigurationComplete</w:t>
      </w:r>
      <w:proofErr w:type="spellEnd"/>
      <w:r w:rsidR="00D51F4D">
        <w:t xml:space="preserve"> message</w:t>
      </w:r>
      <w:r w:rsidR="00DD299D">
        <w:t xml:space="preserve"> as a part of the first transmission in the target cell</w:t>
      </w:r>
      <w:r w:rsidR="00D51F4D">
        <w:t xml:space="preserve"> already in the </w:t>
      </w:r>
      <w:r w:rsidR="00DD299D">
        <w:t>first</w:t>
      </w:r>
      <w:r w:rsidR="00EF7CE5">
        <w:t xml:space="preserve"> RACH occasion. Hence, the delay caused by the Msg1-Msg2 message exchange is </w:t>
      </w:r>
      <w:r w:rsidR="0077763E">
        <w:t>eliminated in the case of HO with 2-step RA too.</w:t>
      </w:r>
    </w:p>
    <w:p w14:paraId="636B4D8B" w14:textId="41551E13" w:rsidR="00022C19" w:rsidRDefault="00022C19" w:rsidP="00022C19">
      <w:pPr>
        <w:pStyle w:val="Observation"/>
        <w:numPr>
          <w:ilvl w:val="0"/>
          <w:numId w:val="17"/>
        </w:numPr>
        <w:overflowPunct/>
        <w:autoSpaceDE/>
        <w:autoSpaceDN/>
        <w:adjustRightInd/>
        <w:spacing w:after="160" w:line="259" w:lineRule="auto"/>
        <w:ind w:left="1701" w:hanging="1701"/>
        <w:jc w:val="left"/>
        <w:textAlignment w:val="auto"/>
      </w:pPr>
      <w:bookmarkStart w:id="4" w:name="_Toc7445675"/>
      <w:r>
        <w:t>The delay caused by the Msg1-Msg2 message exchange is eliminated both with RACH-less HO and with HO with 2-step RA. Hence, the interruption times are similar in RACH-less HO and HO with 2-step RA, depending on the relation between the (time domain) density of pre-allocated UL grants and that of PRACH occasions for 2-step RA.</w:t>
      </w:r>
      <w:bookmarkEnd w:id="4"/>
    </w:p>
    <w:p w14:paraId="74C7F174" w14:textId="14C7320E" w:rsidR="0074395D" w:rsidRDefault="008C2357" w:rsidP="009911E3">
      <w:r>
        <w:lastRenderedPageBreak/>
        <w:t>However, there are other noteworthy differences between the two methods.</w:t>
      </w:r>
      <w:r w:rsidR="00856621">
        <w:t xml:space="preserve"> </w:t>
      </w:r>
      <w:r w:rsidR="006A2DC3">
        <w:t xml:space="preserve">Since pre-allocated UL grants in the RACH-less HO case are allocated </w:t>
      </w:r>
      <w:r w:rsidR="009D32A8">
        <w:t>over a short temporary period, they can assumedly be denser than the PRACH</w:t>
      </w:r>
      <w:r w:rsidR="00D93B58">
        <w:t xml:space="preserve"> occasions for 2-step RA. In addition, the </w:t>
      </w:r>
      <w:r w:rsidR="00AA223B">
        <w:t xml:space="preserve">pre-allocated UL grants may be </w:t>
      </w:r>
      <w:r w:rsidR="00FD37DF">
        <w:t>adapted</w:t>
      </w:r>
      <w:r w:rsidR="00AA223B">
        <w:t xml:space="preserve"> for the </w:t>
      </w:r>
      <w:r w:rsidR="00FD37DF">
        <w:t>UE, e.g. larger if</w:t>
      </w:r>
      <w:r w:rsidR="009C3E10">
        <w:t xml:space="preserve"> desired and </w:t>
      </w:r>
      <w:r w:rsidR="00EE1801">
        <w:t>with tailored MCS, based on measurement reports from the UE.</w:t>
      </w:r>
      <w:r w:rsidR="00073340">
        <w:t xml:space="preserve"> </w:t>
      </w:r>
      <w:r w:rsidR="00C720B7">
        <w:t>F</w:t>
      </w:r>
      <w:r w:rsidR="00D0263F">
        <w:t xml:space="preserve">urthermore, </w:t>
      </w:r>
      <w:r w:rsidR="001062CF">
        <w:t xml:space="preserve">with RACH-less HO the UE can avoid the </w:t>
      </w:r>
      <w:r w:rsidR="007D49BF">
        <w:t>(maybe not so significant) overhead of the RA preamble transmission.</w:t>
      </w:r>
      <w:r w:rsidR="00D0263F">
        <w:t xml:space="preserve"> </w:t>
      </w:r>
      <w:r w:rsidR="00073340">
        <w:t xml:space="preserve">Potentially, it may also be envisioned that RACH-less HO can be used </w:t>
      </w:r>
      <w:r w:rsidR="00C22215">
        <w:t>to enable HO to a BWP which lacks PRACH resources.</w:t>
      </w:r>
      <w:r w:rsidR="008C3AAA">
        <w:t xml:space="preserve"> On the other hand, RACH-less HO can only be used in the limited </w:t>
      </w:r>
      <w:r w:rsidR="00E93102">
        <w:t>scenarios where the TA is known a priori</w:t>
      </w:r>
      <w:r w:rsidR="007428CC">
        <w:t xml:space="preserve"> </w:t>
      </w:r>
      <w:r w:rsidR="007428CC" w:rsidRPr="007428CC">
        <w:t>(although RAN4 may change this assumption)</w:t>
      </w:r>
      <w:r w:rsidR="00E93102">
        <w:t xml:space="preserve">, while the </w:t>
      </w:r>
      <w:r w:rsidR="004036E8">
        <w:t xml:space="preserve">HO with </w:t>
      </w:r>
      <w:r w:rsidR="007D49BF">
        <w:t>2-step</w:t>
      </w:r>
      <w:r w:rsidR="004036E8">
        <w:t xml:space="preserve"> RA method </w:t>
      </w:r>
      <w:r w:rsidR="000E5504">
        <w:t xml:space="preserve">potentially can have a wider scope, since it includes transmission of a </w:t>
      </w:r>
      <w:proofErr w:type="gramStart"/>
      <w:r w:rsidR="0058028F">
        <w:t>random access</w:t>
      </w:r>
      <w:proofErr w:type="gramEnd"/>
      <w:r w:rsidR="0058028F">
        <w:t xml:space="preserve"> preamble, which is well adapted for estimation of timing advance adjustments</w:t>
      </w:r>
      <w:r w:rsidR="004036E8">
        <w:t>.</w:t>
      </w:r>
    </w:p>
    <w:p w14:paraId="35F5C367" w14:textId="663BCCBF" w:rsidR="00783735" w:rsidRDefault="00783735" w:rsidP="00783735">
      <w:pPr>
        <w:pStyle w:val="Observation"/>
        <w:numPr>
          <w:ilvl w:val="0"/>
          <w:numId w:val="17"/>
        </w:numPr>
        <w:overflowPunct/>
        <w:autoSpaceDE/>
        <w:autoSpaceDN/>
        <w:adjustRightInd/>
        <w:spacing w:after="160" w:line="259" w:lineRule="auto"/>
        <w:ind w:left="1701" w:hanging="1701"/>
        <w:jc w:val="left"/>
        <w:textAlignment w:val="auto"/>
      </w:pPr>
      <w:bookmarkStart w:id="5" w:name="_Toc7445676"/>
      <w:r>
        <w:t>With RACH-less HO the pre-allocated UL grants can be adapted to the UE in a way that the PUSCH resources of 2-step RACH cannot, but RACH-less HO is limited to scenarios with a prior known TA</w:t>
      </w:r>
      <w:r w:rsidR="00E12C38">
        <w:t xml:space="preserve"> </w:t>
      </w:r>
      <w:r w:rsidR="00E12C38" w:rsidRPr="00E12C38">
        <w:t>(unless RAN4 changes this assumption)</w:t>
      </w:r>
      <w:r>
        <w:t>, while HO with 2-step RA can be applied generically in all scenarios.</w:t>
      </w:r>
      <w:bookmarkEnd w:id="5"/>
    </w:p>
    <w:p w14:paraId="5809FC4E" w14:textId="168C14C9" w:rsidR="00C21C49" w:rsidRDefault="00C21C49" w:rsidP="009911E3">
      <w:r>
        <w:t>Given that RAC</w:t>
      </w:r>
      <w:r w:rsidRPr="007A0582">
        <w:t xml:space="preserve">H-less HO only </w:t>
      </w:r>
      <w:r w:rsidR="00A274F6" w:rsidRPr="00540643">
        <w:t xml:space="preserve">has </w:t>
      </w:r>
      <w:r w:rsidRPr="00540643">
        <w:t>limited</w:t>
      </w:r>
      <w:r w:rsidR="00A274F6" w:rsidRPr="00540643">
        <w:t xml:space="preserve"> property</w:t>
      </w:r>
      <w:r w:rsidRPr="00540643">
        <w:t xml:space="preserve"> </w:t>
      </w:r>
      <w:r w:rsidR="00A274F6" w:rsidRPr="007402CB">
        <w:t>advantages over HO with 2-step RA</w:t>
      </w:r>
      <w:r w:rsidR="00F263BB" w:rsidRPr="007402CB">
        <w:t xml:space="preserve"> and </w:t>
      </w:r>
      <w:r w:rsidR="002D6B2A" w:rsidRPr="00D24EDF">
        <w:t xml:space="preserve">(pending further RAN4 studies) </w:t>
      </w:r>
      <w:r w:rsidR="00F263BB">
        <w:t xml:space="preserve">only can be used in a minority of the </w:t>
      </w:r>
      <w:r w:rsidR="0060430A">
        <w:t>handover scenarios</w:t>
      </w:r>
      <w:r w:rsidR="002850C0">
        <w:t xml:space="preserve">, </w:t>
      </w:r>
      <w:r w:rsidR="00F258AD">
        <w:t xml:space="preserve">it may be more rational to deploy HO with 2-step RA </w:t>
      </w:r>
      <w:r w:rsidR="00222073">
        <w:t>as a generic solution rather than deploying RACH-less HO in some scenarios and other solutions</w:t>
      </w:r>
      <w:r w:rsidR="00BC1DDB">
        <w:t>, like CFRA-based HO or HO with 2-step RA, in others.</w:t>
      </w:r>
      <w:r w:rsidR="00F258AD">
        <w:t xml:space="preserve"> </w:t>
      </w:r>
    </w:p>
    <w:p w14:paraId="32566A1F" w14:textId="259EC491" w:rsidR="00024F6C" w:rsidRDefault="009E2103" w:rsidP="00D24EDF">
      <w:pPr>
        <w:pStyle w:val="Heading2"/>
      </w:pPr>
      <w:r>
        <w:t>Conclusion of the comparisons</w:t>
      </w:r>
    </w:p>
    <w:p w14:paraId="059D3E63" w14:textId="43A6A6F3" w:rsidR="004F6867" w:rsidRDefault="009911E3" w:rsidP="009911E3">
      <w:r>
        <w:t>With th</w:t>
      </w:r>
      <w:r w:rsidR="008B0BBE">
        <w:t>e</w:t>
      </w:r>
      <w:r w:rsidR="00FA483D">
        <w:t xml:space="preserve"> </w:t>
      </w:r>
      <w:r w:rsidR="008B0BBE">
        <w:t xml:space="preserve">above </w:t>
      </w:r>
      <w:r w:rsidR="00FB0B93">
        <w:t xml:space="preserve">discussed comparisons </w:t>
      </w:r>
      <w:r w:rsidR="00FA483D">
        <w:t xml:space="preserve">in mind, it may be questioned whether the </w:t>
      </w:r>
      <w:r w:rsidR="00E90A0D">
        <w:t>potentially achievable gains of RACH-less HO/SCG change are enough to motivate the specification and implementation effort</w:t>
      </w:r>
      <w:r w:rsidR="005C2500">
        <w:t>, especially if enhanced make-before-break is specified</w:t>
      </w:r>
      <w:r w:rsidR="006A5774">
        <w:t>, with its potential to</w:t>
      </w:r>
      <w:r w:rsidR="00295466">
        <w:t xml:space="preserve"> (in principle)</w:t>
      </w:r>
      <w:r w:rsidR="006A5774">
        <w:t xml:space="preserve"> achieve 0 </w:t>
      </w:r>
      <w:proofErr w:type="spellStart"/>
      <w:r w:rsidR="006A5774">
        <w:t>ms</w:t>
      </w:r>
      <w:proofErr w:type="spellEnd"/>
      <w:r w:rsidR="006A5774">
        <w:t xml:space="preserve"> interruption of the data flow</w:t>
      </w:r>
      <w:r w:rsidR="00295466">
        <w:t>.</w:t>
      </w:r>
    </w:p>
    <w:p w14:paraId="0121BC89" w14:textId="6CA315DA" w:rsidR="00946396" w:rsidRPr="00946396" w:rsidRDefault="007821AD" w:rsidP="00EA551E">
      <w:pPr>
        <w:pStyle w:val="Proposal"/>
      </w:pPr>
      <w:bookmarkStart w:id="6" w:name="_Toc536621054"/>
      <w:bookmarkStart w:id="7" w:name="_Toc536621990"/>
      <w:bookmarkStart w:id="8" w:name="_Toc275956"/>
      <w:bookmarkStart w:id="9" w:name="_Toc423990"/>
      <w:bookmarkStart w:id="10" w:name="_Toc429825"/>
      <w:bookmarkStart w:id="11" w:name="_Toc796354"/>
      <w:bookmarkStart w:id="12" w:name="_Toc799821"/>
      <w:bookmarkStart w:id="13" w:name="_Toc964527"/>
      <w:bookmarkStart w:id="14" w:name="_Toc970849"/>
      <w:bookmarkStart w:id="15" w:name="_Toc976074"/>
      <w:bookmarkStart w:id="16" w:name="_Toc976562"/>
      <w:bookmarkStart w:id="17" w:name="_Toc1033753"/>
      <w:bookmarkStart w:id="18" w:name="_Toc4701788"/>
      <w:r w:rsidRPr="00D24EDF">
        <w:rPr>
          <w:bCs w:val="0"/>
          <w:lang w:val="en-US"/>
        </w:rPr>
        <w:t xml:space="preserve">RACH-less </w:t>
      </w:r>
      <w:r w:rsidR="00500DD6" w:rsidRPr="00D24EDF">
        <w:rPr>
          <w:bCs w:val="0"/>
          <w:lang w:val="en-US"/>
        </w:rPr>
        <w:t xml:space="preserve">HO </w:t>
      </w:r>
      <w:r w:rsidRPr="00D24EDF">
        <w:rPr>
          <w:bCs w:val="0"/>
          <w:lang w:val="en-US"/>
        </w:rPr>
        <w:t>is introduced if RAN4 returns with a conclusion that RACH-less HO can be applied also in scenarios where the timing advance is not known a priori</w:t>
      </w:r>
      <w:r w:rsidR="00540643" w:rsidRPr="001821D0">
        <w:t>.</w:t>
      </w:r>
      <w:r w:rsidR="00500DD6" w:rsidRPr="001821D0">
        <w:t xml:space="preserve"> </w:t>
      </w:r>
      <w:r w:rsidR="001821D0" w:rsidRPr="001821D0">
        <w:rPr>
          <w:lang w:val="en-US" w:eastAsia="en-US"/>
        </w:rPr>
        <w:t>Otherwise</w:t>
      </w:r>
      <w:r w:rsidR="001821D0">
        <w:rPr>
          <w:lang w:val="en-US" w:eastAsia="en-US"/>
        </w:rPr>
        <w:t>,</w:t>
      </w:r>
      <w:r w:rsidR="001821D0">
        <w:rPr>
          <w:lang w:val="en-US" w:eastAsia="en-US"/>
        </w:rPr>
        <w:t xml:space="preserve"> RACH-less HO should be down-prioritized as solution for HO interruption reduction</w:t>
      </w:r>
      <w:r w:rsidR="001821D0">
        <w:rPr>
          <w:lang w:val="en-US" w:eastAsia="en-US"/>
        </w:rPr>
        <w:t>.</w:t>
      </w:r>
      <w:bookmarkEnd w:id="6"/>
      <w:bookmarkEnd w:id="7"/>
      <w:bookmarkEnd w:id="8"/>
      <w:bookmarkEnd w:id="9"/>
      <w:bookmarkEnd w:id="10"/>
      <w:bookmarkEnd w:id="11"/>
      <w:bookmarkEnd w:id="12"/>
      <w:bookmarkEnd w:id="13"/>
      <w:bookmarkEnd w:id="14"/>
      <w:bookmarkEnd w:id="15"/>
      <w:bookmarkEnd w:id="16"/>
      <w:bookmarkEnd w:id="17"/>
      <w:bookmarkEnd w:id="18"/>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638488BE" w14:textId="6A8B2907" w:rsidR="00F8339D"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445674" w:history="1">
        <w:r w:rsidR="00F8339D" w:rsidRPr="00C407C4">
          <w:rPr>
            <w:rStyle w:val="Hyperlink"/>
            <w:noProof/>
            <w:lang w:val="en-US"/>
          </w:rPr>
          <w:t>Observation 1</w:t>
        </w:r>
        <w:r w:rsidR="00F8339D">
          <w:rPr>
            <w:rFonts w:asciiTheme="minorHAnsi" w:eastAsiaTheme="minorEastAsia" w:hAnsiTheme="minorHAnsi" w:cstheme="minorBidi"/>
            <w:b w:val="0"/>
            <w:noProof/>
            <w:sz w:val="22"/>
            <w:szCs w:val="22"/>
            <w:lang w:val="sv-SE" w:eastAsia="sv-SE"/>
          </w:rPr>
          <w:tab/>
        </w:r>
        <w:r w:rsidR="00F8339D" w:rsidRPr="00C407C4">
          <w:rPr>
            <w:rStyle w:val="Hyperlink"/>
            <w:noProof/>
          </w:rPr>
          <w:t xml:space="preserve">The potential interruption reduction that can be achieved with RACH-less HO compared to regular CFRA-based HO is rather small, if the RACH occasion configuration and Random Access Response search space are configured with the goal </w:t>
        </w:r>
        <w:r w:rsidR="00C42046">
          <w:rPr>
            <w:rStyle w:val="Hyperlink"/>
            <w:noProof/>
          </w:rPr>
          <w:t>t</w:t>
        </w:r>
        <w:r w:rsidR="00F8339D" w:rsidRPr="00C407C4">
          <w:rPr>
            <w:rStyle w:val="Hyperlink"/>
            <w:noProof/>
          </w:rPr>
          <w:t>o minimize the HO interruption.</w:t>
        </w:r>
      </w:hyperlink>
    </w:p>
    <w:p w14:paraId="6E7EDCF4" w14:textId="0A2C7A3D" w:rsidR="00F8339D" w:rsidRDefault="00A438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445675" w:history="1">
        <w:r w:rsidR="00F8339D" w:rsidRPr="00C407C4">
          <w:rPr>
            <w:rStyle w:val="Hyperlink"/>
            <w:noProof/>
            <w:lang w:val="en-US"/>
          </w:rPr>
          <w:t>Observation 2</w:t>
        </w:r>
        <w:r w:rsidR="00F8339D">
          <w:rPr>
            <w:rFonts w:asciiTheme="minorHAnsi" w:eastAsiaTheme="minorEastAsia" w:hAnsiTheme="minorHAnsi" w:cstheme="minorBidi"/>
            <w:b w:val="0"/>
            <w:noProof/>
            <w:sz w:val="22"/>
            <w:szCs w:val="22"/>
            <w:lang w:val="sv-SE" w:eastAsia="sv-SE"/>
          </w:rPr>
          <w:tab/>
        </w:r>
        <w:r w:rsidR="00F8339D" w:rsidRPr="00C407C4">
          <w:rPr>
            <w:rStyle w:val="Hyperlink"/>
            <w:noProof/>
          </w:rPr>
          <w:t>The delay caused by the Msg1-Msg2 message exchange is eliminated both with RACH-less HO and with HO with 2-step RA. Hence, the interruption times are similar in RACH-less HO and HO with 2-step RA, depending on the relation between the (time domain) density of pre-allocated UL grants and that of PRACH occasions for 2-step RA.</w:t>
        </w:r>
      </w:hyperlink>
    </w:p>
    <w:p w14:paraId="13EF671E" w14:textId="27E5F155" w:rsidR="00F8339D" w:rsidRDefault="00A438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445676" w:history="1">
        <w:r w:rsidR="00F8339D" w:rsidRPr="00C407C4">
          <w:rPr>
            <w:rStyle w:val="Hyperlink"/>
            <w:noProof/>
            <w:lang w:val="en-US"/>
          </w:rPr>
          <w:t>Observation 3</w:t>
        </w:r>
        <w:r w:rsidR="00F8339D">
          <w:rPr>
            <w:rFonts w:asciiTheme="minorHAnsi" w:eastAsiaTheme="minorEastAsia" w:hAnsiTheme="minorHAnsi" w:cstheme="minorBidi"/>
            <w:b w:val="0"/>
            <w:noProof/>
            <w:sz w:val="22"/>
            <w:szCs w:val="22"/>
            <w:lang w:val="sv-SE" w:eastAsia="sv-SE"/>
          </w:rPr>
          <w:tab/>
        </w:r>
        <w:r w:rsidR="00F8339D" w:rsidRPr="00C407C4">
          <w:rPr>
            <w:rStyle w:val="Hyperlink"/>
            <w:noProof/>
          </w:rPr>
          <w:t>With RACH-less HO the pre-allocated UL grants can be adapted to the UE in a way that the PUSCH resources of 2-step RACH cannot, but RACH-less HO is limited to scenarios with a prior known TA</w:t>
        </w:r>
        <w:r w:rsidR="00E12C38">
          <w:rPr>
            <w:rStyle w:val="Hyperlink"/>
            <w:noProof/>
          </w:rPr>
          <w:t xml:space="preserve"> </w:t>
        </w:r>
        <w:r w:rsidR="00E12C38" w:rsidRPr="00E12C38">
          <w:rPr>
            <w:rStyle w:val="Hyperlink"/>
            <w:noProof/>
          </w:rPr>
          <w:t>(unless RAN4 changes this assumption)</w:t>
        </w:r>
        <w:r w:rsidR="00F8339D" w:rsidRPr="00C407C4">
          <w:rPr>
            <w:rStyle w:val="Hyperlink"/>
            <w:noProof/>
          </w:rPr>
          <w:t>, while HO with 2-step RA can be applied generically in all scenarios.</w:t>
        </w:r>
      </w:hyperlink>
    </w:p>
    <w:p w14:paraId="322E79AF" w14:textId="42F59C93"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B134F2F" w14:textId="0BE882EB" w:rsidR="00350430" w:rsidRPr="00350430"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50430">
        <w:t>Proposal 1</w:t>
      </w:r>
      <w:r w:rsidR="00350430" w:rsidRPr="00350430">
        <w:rPr>
          <w:rFonts w:asciiTheme="minorHAnsi" w:eastAsiaTheme="minorEastAsia" w:hAnsiTheme="minorHAnsi" w:cstheme="minorBidi"/>
          <w:b w:val="0"/>
          <w:sz w:val="22"/>
          <w:lang w:eastAsia="sv-SE"/>
        </w:rPr>
        <w:tab/>
      </w:r>
      <w:r w:rsidR="001821D0" w:rsidRPr="0012621D">
        <w:rPr>
          <w:bCs/>
        </w:rPr>
        <w:t>RACH-less HO is introduced if RAN4 returns with a conclusion that RACH-less HO can be applied also in scenarios where the timing advance is not known a priori</w:t>
      </w:r>
      <w:r w:rsidR="001821D0" w:rsidRPr="001821D0">
        <w:t>.</w:t>
      </w:r>
      <w:r w:rsidR="001821D0" w:rsidRPr="0012621D">
        <w:t xml:space="preserve"> </w:t>
      </w:r>
      <w:r w:rsidR="001821D0" w:rsidRPr="0012621D">
        <w:rPr>
          <w:lang w:eastAsia="en-US"/>
        </w:rPr>
        <w:t>Otherwise</w:t>
      </w:r>
      <w:r w:rsidR="001821D0">
        <w:rPr>
          <w:lang w:eastAsia="en-US"/>
        </w:rPr>
        <w:t>, RACH-less HO should be down-prioritized as solution for HO interruption reduction</w:t>
      </w:r>
      <w:r w:rsidR="007402CB">
        <w:t>.</w:t>
      </w:r>
    </w:p>
    <w:p w14:paraId="282BE507" w14:textId="28297FA9"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9" w:name="_In-sequence_SDU_delivery"/>
      <w:bookmarkEnd w:id="19"/>
      <w:r w:rsidRPr="00CE0424">
        <w:lastRenderedPageBreak/>
        <w:t>References</w:t>
      </w:r>
    </w:p>
    <w:bookmarkStart w:id="20" w:name="_Ref382900"/>
    <w:p w14:paraId="20F4F0B2" w14:textId="300B933C" w:rsidR="00D725B7"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20"/>
    </w:p>
    <w:bookmarkStart w:id="21" w:name="_Ref7450560"/>
    <w:p w14:paraId="471C2C6E" w14:textId="43068E6C" w:rsidR="007F5483" w:rsidRPr="00EC4724" w:rsidRDefault="007F5483" w:rsidP="008A4D12">
      <w:pPr>
        <w:pStyle w:val="Reference"/>
      </w:pPr>
      <w:r>
        <w:fldChar w:fldCharType="begin"/>
      </w:r>
      <w:r>
        <w:instrText xml:space="preserve"> HYPERLINK "http://www.3gpp.org/ftp/TSG_RAN/TSG_RAN/TSGR_82/Docs/RP-182894.zip" </w:instrText>
      </w:r>
      <w:r>
        <w:fldChar w:fldCharType="separate"/>
      </w:r>
      <w:hyperlink r:id="rId14" w:history="1">
        <w:r w:rsidRPr="007331BD">
          <w:rPr>
            <w:rStyle w:val="Hyperlink"/>
          </w:rPr>
          <w:t>RP-182894</w:t>
        </w:r>
      </w:hyperlink>
      <w:r>
        <w:fldChar w:fldCharType="end"/>
      </w:r>
      <w:r>
        <w:t xml:space="preserve">, </w:t>
      </w:r>
      <w:r w:rsidRPr="00ED3085">
        <w:t>New work item: 2-step RACH for N</w:t>
      </w:r>
      <w:r>
        <w:t>R</w:t>
      </w:r>
      <w:bookmarkEnd w:id="21"/>
    </w:p>
    <w:sectPr w:rsidR="007F5483" w:rsidRPr="00EC47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CBEC" w14:textId="77777777" w:rsidR="00A43856" w:rsidRDefault="00A43856">
      <w:r>
        <w:separator/>
      </w:r>
    </w:p>
  </w:endnote>
  <w:endnote w:type="continuationSeparator" w:id="0">
    <w:p w14:paraId="78AB65BE" w14:textId="77777777" w:rsidR="00A43856" w:rsidRDefault="00A43856">
      <w:r>
        <w:continuationSeparator/>
      </w:r>
    </w:p>
  </w:endnote>
  <w:endnote w:type="continuationNotice" w:id="1">
    <w:p w14:paraId="41E9DFB8" w14:textId="77777777" w:rsidR="00A43856" w:rsidRDefault="00A43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2DAEB" w14:textId="77777777" w:rsidR="00A43856" w:rsidRDefault="00A43856">
      <w:r>
        <w:separator/>
      </w:r>
    </w:p>
  </w:footnote>
  <w:footnote w:type="continuationSeparator" w:id="0">
    <w:p w14:paraId="09F1227F" w14:textId="77777777" w:rsidR="00A43856" w:rsidRDefault="00A43856">
      <w:r>
        <w:continuationSeparator/>
      </w:r>
    </w:p>
  </w:footnote>
  <w:footnote w:type="continuationNotice" w:id="1">
    <w:p w14:paraId="5D42A08F" w14:textId="77777777" w:rsidR="00A43856" w:rsidRDefault="00A43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16CE"/>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2C19"/>
    <w:rsid w:val="00023308"/>
    <w:rsid w:val="00024F1D"/>
    <w:rsid w:val="00024F6C"/>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678CB"/>
    <w:rsid w:val="00073340"/>
    <w:rsid w:val="000749A3"/>
    <w:rsid w:val="00077E5F"/>
    <w:rsid w:val="0008036A"/>
    <w:rsid w:val="00081AE6"/>
    <w:rsid w:val="00082A75"/>
    <w:rsid w:val="000855EB"/>
    <w:rsid w:val="00085B52"/>
    <w:rsid w:val="000866F2"/>
    <w:rsid w:val="0009009F"/>
    <w:rsid w:val="00091557"/>
    <w:rsid w:val="00091A45"/>
    <w:rsid w:val="000924C1"/>
    <w:rsid w:val="000924F0"/>
    <w:rsid w:val="00093474"/>
    <w:rsid w:val="000934DA"/>
    <w:rsid w:val="00093EDD"/>
    <w:rsid w:val="000950BA"/>
    <w:rsid w:val="0009510F"/>
    <w:rsid w:val="00095DB9"/>
    <w:rsid w:val="00096EE2"/>
    <w:rsid w:val="00097008"/>
    <w:rsid w:val="00097C3C"/>
    <w:rsid w:val="00097E1C"/>
    <w:rsid w:val="000A1B7B"/>
    <w:rsid w:val="000A1E2E"/>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3982"/>
    <w:rsid w:val="000C43DB"/>
    <w:rsid w:val="000C6C01"/>
    <w:rsid w:val="000D0D07"/>
    <w:rsid w:val="000D1622"/>
    <w:rsid w:val="000D2CF6"/>
    <w:rsid w:val="000D4797"/>
    <w:rsid w:val="000D6413"/>
    <w:rsid w:val="000D74B0"/>
    <w:rsid w:val="000D7A3F"/>
    <w:rsid w:val="000E0527"/>
    <w:rsid w:val="000E10BC"/>
    <w:rsid w:val="000E1E92"/>
    <w:rsid w:val="000E27F3"/>
    <w:rsid w:val="000E5504"/>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CF"/>
    <w:rsid w:val="001062FB"/>
    <w:rsid w:val="001063E6"/>
    <w:rsid w:val="00110D09"/>
    <w:rsid w:val="001122B8"/>
    <w:rsid w:val="0011389F"/>
    <w:rsid w:val="00113CF4"/>
    <w:rsid w:val="001153EA"/>
    <w:rsid w:val="00115643"/>
    <w:rsid w:val="0011566A"/>
    <w:rsid w:val="00116765"/>
    <w:rsid w:val="0012045E"/>
    <w:rsid w:val="00120573"/>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4C"/>
    <w:rsid w:val="00173A8E"/>
    <w:rsid w:val="0017406A"/>
    <w:rsid w:val="00176778"/>
    <w:rsid w:val="00177795"/>
    <w:rsid w:val="00177ECF"/>
    <w:rsid w:val="0018143F"/>
    <w:rsid w:val="001821D0"/>
    <w:rsid w:val="00183193"/>
    <w:rsid w:val="001838EB"/>
    <w:rsid w:val="001848D1"/>
    <w:rsid w:val="00186645"/>
    <w:rsid w:val="001869AE"/>
    <w:rsid w:val="00186CB5"/>
    <w:rsid w:val="00190AC1"/>
    <w:rsid w:val="0019341A"/>
    <w:rsid w:val="00194686"/>
    <w:rsid w:val="00195B77"/>
    <w:rsid w:val="00197DF9"/>
    <w:rsid w:val="001A072B"/>
    <w:rsid w:val="001A0C9E"/>
    <w:rsid w:val="001A1987"/>
    <w:rsid w:val="001A2564"/>
    <w:rsid w:val="001A2852"/>
    <w:rsid w:val="001A3191"/>
    <w:rsid w:val="001A6173"/>
    <w:rsid w:val="001A6404"/>
    <w:rsid w:val="001A6CBA"/>
    <w:rsid w:val="001B0D97"/>
    <w:rsid w:val="001B264D"/>
    <w:rsid w:val="001B32FB"/>
    <w:rsid w:val="001B3808"/>
    <w:rsid w:val="001B5A5D"/>
    <w:rsid w:val="001C13BD"/>
    <w:rsid w:val="001C1CE5"/>
    <w:rsid w:val="001C3D2A"/>
    <w:rsid w:val="001C5A1A"/>
    <w:rsid w:val="001C71C2"/>
    <w:rsid w:val="001D2462"/>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0F9"/>
    <w:rsid w:val="002069B2"/>
    <w:rsid w:val="00207FA3"/>
    <w:rsid w:val="00212F5F"/>
    <w:rsid w:val="00214DA8"/>
    <w:rsid w:val="00215423"/>
    <w:rsid w:val="002158FA"/>
    <w:rsid w:val="00217E16"/>
    <w:rsid w:val="00220600"/>
    <w:rsid w:val="00222073"/>
    <w:rsid w:val="002224DB"/>
    <w:rsid w:val="00223FCB"/>
    <w:rsid w:val="002252C3"/>
    <w:rsid w:val="002253AB"/>
    <w:rsid w:val="00225C54"/>
    <w:rsid w:val="00230765"/>
    <w:rsid w:val="002319E4"/>
    <w:rsid w:val="00234A59"/>
    <w:rsid w:val="00235632"/>
    <w:rsid w:val="00235872"/>
    <w:rsid w:val="002372D1"/>
    <w:rsid w:val="002377EC"/>
    <w:rsid w:val="00237911"/>
    <w:rsid w:val="002401D3"/>
    <w:rsid w:val="00241559"/>
    <w:rsid w:val="002416AA"/>
    <w:rsid w:val="002435B3"/>
    <w:rsid w:val="002458EB"/>
    <w:rsid w:val="00246869"/>
    <w:rsid w:val="002500C8"/>
    <w:rsid w:val="002518C9"/>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50C0"/>
    <w:rsid w:val="00286ACD"/>
    <w:rsid w:val="00287838"/>
    <w:rsid w:val="002878B2"/>
    <w:rsid w:val="002907B5"/>
    <w:rsid w:val="0029118E"/>
    <w:rsid w:val="00292EB7"/>
    <w:rsid w:val="00293835"/>
    <w:rsid w:val="0029448C"/>
    <w:rsid w:val="00295466"/>
    <w:rsid w:val="00296227"/>
    <w:rsid w:val="00296CFF"/>
    <w:rsid w:val="00296F44"/>
    <w:rsid w:val="002971AF"/>
    <w:rsid w:val="002974F7"/>
    <w:rsid w:val="0029777D"/>
    <w:rsid w:val="002A055E"/>
    <w:rsid w:val="002A1D4E"/>
    <w:rsid w:val="002A2869"/>
    <w:rsid w:val="002A3352"/>
    <w:rsid w:val="002A3A1B"/>
    <w:rsid w:val="002A3ED4"/>
    <w:rsid w:val="002A6536"/>
    <w:rsid w:val="002A66D2"/>
    <w:rsid w:val="002A6C5E"/>
    <w:rsid w:val="002B24D6"/>
    <w:rsid w:val="002B2DB8"/>
    <w:rsid w:val="002B64C0"/>
    <w:rsid w:val="002B750B"/>
    <w:rsid w:val="002C1C7D"/>
    <w:rsid w:val="002C41E6"/>
    <w:rsid w:val="002C6044"/>
    <w:rsid w:val="002D071A"/>
    <w:rsid w:val="002D0A6F"/>
    <w:rsid w:val="002D34B2"/>
    <w:rsid w:val="002D62D3"/>
    <w:rsid w:val="002D6B2A"/>
    <w:rsid w:val="002D7637"/>
    <w:rsid w:val="002E08A5"/>
    <w:rsid w:val="002E17F2"/>
    <w:rsid w:val="002E7CAE"/>
    <w:rsid w:val="002F09EB"/>
    <w:rsid w:val="002F2771"/>
    <w:rsid w:val="002F35FC"/>
    <w:rsid w:val="002F37A9"/>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0F0E"/>
    <w:rsid w:val="00331751"/>
    <w:rsid w:val="00332DCC"/>
    <w:rsid w:val="00334579"/>
    <w:rsid w:val="00335858"/>
    <w:rsid w:val="00335F04"/>
    <w:rsid w:val="0033657D"/>
    <w:rsid w:val="00336BDA"/>
    <w:rsid w:val="00337126"/>
    <w:rsid w:val="003400C8"/>
    <w:rsid w:val="00340B42"/>
    <w:rsid w:val="00342BD7"/>
    <w:rsid w:val="00342CBB"/>
    <w:rsid w:val="00343A07"/>
    <w:rsid w:val="00343E71"/>
    <w:rsid w:val="00346DB5"/>
    <w:rsid w:val="003477B1"/>
    <w:rsid w:val="00350430"/>
    <w:rsid w:val="003526AD"/>
    <w:rsid w:val="0035491B"/>
    <w:rsid w:val="00356196"/>
    <w:rsid w:val="00357380"/>
    <w:rsid w:val="003602D9"/>
    <w:rsid w:val="003604CE"/>
    <w:rsid w:val="00360F65"/>
    <w:rsid w:val="00362F10"/>
    <w:rsid w:val="0036439C"/>
    <w:rsid w:val="00366289"/>
    <w:rsid w:val="003678FE"/>
    <w:rsid w:val="00370E47"/>
    <w:rsid w:val="003742AC"/>
    <w:rsid w:val="00376A57"/>
    <w:rsid w:val="00377CE1"/>
    <w:rsid w:val="00380B99"/>
    <w:rsid w:val="00384261"/>
    <w:rsid w:val="00385BF0"/>
    <w:rsid w:val="00385FD5"/>
    <w:rsid w:val="00390B16"/>
    <w:rsid w:val="003916A8"/>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1F66"/>
    <w:rsid w:val="003C2702"/>
    <w:rsid w:val="003C7806"/>
    <w:rsid w:val="003D109F"/>
    <w:rsid w:val="003D1AED"/>
    <w:rsid w:val="003D2478"/>
    <w:rsid w:val="003D3C45"/>
    <w:rsid w:val="003D4769"/>
    <w:rsid w:val="003D590B"/>
    <w:rsid w:val="003D5B1F"/>
    <w:rsid w:val="003E0140"/>
    <w:rsid w:val="003E15FA"/>
    <w:rsid w:val="003E1A4B"/>
    <w:rsid w:val="003E4E22"/>
    <w:rsid w:val="003E5230"/>
    <w:rsid w:val="003E55E4"/>
    <w:rsid w:val="003E67FA"/>
    <w:rsid w:val="003E6F09"/>
    <w:rsid w:val="003E7428"/>
    <w:rsid w:val="003E74E3"/>
    <w:rsid w:val="003F05C7"/>
    <w:rsid w:val="003F2CD4"/>
    <w:rsid w:val="003F2F6E"/>
    <w:rsid w:val="003F6357"/>
    <w:rsid w:val="003F6535"/>
    <w:rsid w:val="003F6BBE"/>
    <w:rsid w:val="004000E8"/>
    <w:rsid w:val="00402E2B"/>
    <w:rsid w:val="004036E8"/>
    <w:rsid w:val="00403ED7"/>
    <w:rsid w:val="00404315"/>
    <w:rsid w:val="0040512B"/>
    <w:rsid w:val="00405CA5"/>
    <w:rsid w:val="004061A9"/>
    <w:rsid w:val="00407624"/>
    <w:rsid w:val="00407CD3"/>
    <w:rsid w:val="00410134"/>
    <w:rsid w:val="0041017A"/>
    <w:rsid w:val="004103C9"/>
    <w:rsid w:val="00410B72"/>
    <w:rsid w:val="00410F18"/>
    <w:rsid w:val="004115E5"/>
    <w:rsid w:val="0041263E"/>
    <w:rsid w:val="004126C0"/>
    <w:rsid w:val="00413AAC"/>
    <w:rsid w:val="00413DD9"/>
    <w:rsid w:val="00415CDE"/>
    <w:rsid w:val="00416AE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5666"/>
    <w:rsid w:val="004669E2"/>
    <w:rsid w:val="00466E55"/>
    <w:rsid w:val="004679C1"/>
    <w:rsid w:val="00470C31"/>
    <w:rsid w:val="004734D0"/>
    <w:rsid w:val="00473510"/>
    <w:rsid w:val="0047435A"/>
    <w:rsid w:val="00475323"/>
    <w:rsid w:val="0047556B"/>
    <w:rsid w:val="00477768"/>
    <w:rsid w:val="00477E67"/>
    <w:rsid w:val="004822CE"/>
    <w:rsid w:val="00483A79"/>
    <w:rsid w:val="00484B86"/>
    <w:rsid w:val="00484DD8"/>
    <w:rsid w:val="0049118B"/>
    <w:rsid w:val="0049154B"/>
    <w:rsid w:val="00492BC5"/>
    <w:rsid w:val="00492FF4"/>
    <w:rsid w:val="00493AB1"/>
    <w:rsid w:val="004943F4"/>
    <w:rsid w:val="004964F1"/>
    <w:rsid w:val="00496B02"/>
    <w:rsid w:val="004A16BC"/>
    <w:rsid w:val="004A2B94"/>
    <w:rsid w:val="004A609E"/>
    <w:rsid w:val="004A6868"/>
    <w:rsid w:val="004B787B"/>
    <w:rsid w:val="004B7C0C"/>
    <w:rsid w:val="004C01C8"/>
    <w:rsid w:val="004C1338"/>
    <w:rsid w:val="004C13C5"/>
    <w:rsid w:val="004C16FA"/>
    <w:rsid w:val="004C2DB9"/>
    <w:rsid w:val="004C3898"/>
    <w:rsid w:val="004C4DE5"/>
    <w:rsid w:val="004D1B91"/>
    <w:rsid w:val="004D2573"/>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4F6867"/>
    <w:rsid w:val="00500DD6"/>
    <w:rsid w:val="005017CE"/>
    <w:rsid w:val="00502A0C"/>
    <w:rsid w:val="00504A3F"/>
    <w:rsid w:val="0050646E"/>
    <w:rsid w:val="00506557"/>
    <w:rsid w:val="0050677A"/>
    <w:rsid w:val="00506E4A"/>
    <w:rsid w:val="00507A57"/>
    <w:rsid w:val="005108D8"/>
    <w:rsid w:val="005116F9"/>
    <w:rsid w:val="005153A7"/>
    <w:rsid w:val="005165B7"/>
    <w:rsid w:val="00520470"/>
    <w:rsid w:val="005207F4"/>
    <w:rsid w:val="0052099E"/>
    <w:rsid w:val="005219CF"/>
    <w:rsid w:val="00522AC8"/>
    <w:rsid w:val="00523408"/>
    <w:rsid w:val="0052660D"/>
    <w:rsid w:val="00526E2F"/>
    <w:rsid w:val="0052760A"/>
    <w:rsid w:val="00527C32"/>
    <w:rsid w:val="005332BC"/>
    <w:rsid w:val="005336BB"/>
    <w:rsid w:val="00534B59"/>
    <w:rsid w:val="00536759"/>
    <w:rsid w:val="00537C62"/>
    <w:rsid w:val="0054056F"/>
    <w:rsid w:val="00540643"/>
    <w:rsid w:val="00540E87"/>
    <w:rsid w:val="005441D4"/>
    <w:rsid w:val="00546970"/>
    <w:rsid w:val="00547D82"/>
    <w:rsid w:val="005520EC"/>
    <w:rsid w:val="00552DD3"/>
    <w:rsid w:val="00553550"/>
    <w:rsid w:val="00554E19"/>
    <w:rsid w:val="00555A77"/>
    <w:rsid w:val="005575D8"/>
    <w:rsid w:val="0056121F"/>
    <w:rsid w:val="00561595"/>
    <w:rsid w:val="00572505"/>
    <w:rsid w:val="00572AAB"/>
    <w:rsid w:val="0057446A"/>
    <w:rsid w:val="0057518D"/>
    <w:rsid w:val="0058028F"/>
    <w:rsid w:val="005809B4"/>
    <w:rsid w:val="00582809"/>
    <w:rsid w:val="00582C38"/>
    <w:rsid w:val="00583917"/>
    <w:rsid w:val="005862BA"/>
    <w:rsid w:val="0058798C"/>
    <w:rsid w:val="00587DAF"/>
    <w:rsid w:val="005900FA"/>
    <w:rsid w:val="005903AB"/>
    <w:rsid w:val="005922C5"/>
    <w:rsid w:val="005935A4"/>
    <w:rsid w:val="005948C2"/>
    <w:rsid w:val="00595DCA"/>
    <w:rsid w:val="0059779B"/>
    <w:rsid w:val="005A0980"/>
    <w:rsid w:val="005A1C1C"/>
    <w:rsid w:val="005A209A"/>
    <w:rsid w:val="005A25F9"/>
    <w:rsid w:val="005A4EE3"/>
    <w:rsid w:val="005A662D"/>
    <w:rsid w:val="005B1733"/>
    <w:rsid w:val="005B28B4"/>
    <w:rsid w:val="005B35D7"/>
    <w:rsid w:val="005B392A"/>
    <w:rsid w:val="005B3AA3"/>
    <w:rsid w:val="005B591A"/>
    <w:rsid w:val="005B6E26"/>
    <w:rsid w:val="005B6F83"/>
    <w:rsid w:val="005C2500"/>
    <w:rsid w:val="005C74FB"/>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30A"/>
    <w:rsid w:val="00604F14"/>
    <w:rsid w:val="006069DF"/>
    <w:rsid w:val="006072B5"/>
    <w:rsid w:val="00611034"/>
    <w:rsid w:val="00611327"/>
    <w:rsid w:val="00611753"/>
    <w:rsid w:val="00611B83"/>
    <w:rsid w:val="00613257"/>
    <w:rsid w:val="00617022"/>
    <w:rsid w:val="00620A01"/>
    <w:rsid w:val="00620A71"/>
    <w:rsid w:val="00620D80"/>
    <w:rsid w:val="006232F3"/>
    <w:rsid w:val="006234A6"/>
    <w:rsid w:val="00623F10"/>
    <w:rsid w:val="006241AF"/>
    <w:rsid w:val="006245DD"/>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27C"/>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241"/>
    <w:rsid w:val="006A2C20"/>
    <w:rsid w:val="006A2DC3"/>
    <w:rsid w:val="006A46FB"/>
    <w:rsid w:val="006A48DA"/>
    <w:rsid w:val="006A5774"/>
    <w:rsid w:val="006A5E28"/>
    <w:rsid w:val="006A664F"/>
    <w:rsid w:val="006A697B"/>
    <w:rsid w:val="006A7AFF"/>
    <w:rsid w:val="006B102D"/>
    <w:rsid w:val="006B129C"/>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47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C21"/>
    <w:rsid w:val="00726EA6"/>
    <w:rsid w:val="00727208"/>
    <w:rsid w:val="007272D6"/>
    <w:rsid w:val="00727680"/>
    <w:rsid w:val="007348B1"/>
    <w:rsid w:val="00736216"/>
    <w:rsid w:val="007362A6"/>
    <w:rsid w:val="00736D7D"/>
    <w:rsid w:val="007402CB"/>
    <w:rsid w:val="00740E58"/>
    <w:rsid w:val="0074181C"/>
    <w:rsid w:val="00742083"/>
    <w:rsid w:val="007428CC"/>
    <w:rsid w:val="007429D4"/>
    <w:rsid w:val="0074395D"/>
    <w:rsid w:val="007445A0"/>
    <w:rsid w:val="007450B8"/>
    <w:rsid w:val="0074524B"/>
    <w:rsid w:val="00745B8D"/>
    <w:rsid w:val="00747D8B"/>
    <w:rsid w:val="0075059E"/>
    <w:rsid w:val="00751228"/>
    <w:rsid w:val="007515AF"/>
    <w:rsid w:val="0075701A"/>
    <w:rsid w:val="007571E1"/>
    <w:rsid w:val="007604B2"/>
    <w:rsid w:val="007631B7"/>
    <w:rsid w:val="00765281"/>
    <w:rsid w:val="007662F5"/>
    <w:rsid w:val="00766BAD"/>
    <w:rsid w:val="00770303"/>
    <w:rsid w:val="00771353"/>
    <w:rsid w:val="00771382"/>
    <w:rsid w:val="00772E38"/>
    <w:rsid w:val="007730BD"/>
    <w:rsid w:val="007738D0"/>
    <w:rsid w:val="007755F2"/>
    <w:rsid w:val="00776074"/>
    <w:rsid w:val="00776971"/>
    <w:rsid w:val="0077763E"/>
    <w:rsid w:val="00781690"/>
    <w:rsid w:val="0078177E"/>
    <w:rsid w:val="00781A8D"/>
    <w:rsid w:val="00781DB2"/>
    <w:rsid w:val="007821AD"/>
    <w:rsid w:val="00782977"/>
    <w:rsid w:val="0078304C"/>
    <w:rsid w:val="007830BD"/>
    <w:rsid w:val="00783673"/>
    <w:rsid w:val="00783735"/>
    <w:rsid w:val="00785490"/>
    <w:rsid w:val="007874D8"/>
    <w:rsid w:val="007925EA"/>
    <w:rsid w:val="00793CD8"/>
    <w:rsid w:val="0079421B"/>
    <w:rsid w:val="00795C92"/>
    <w:rsid w:val="00796231"/>
    <w:rsid w:val="007A0582"/>
    <w:rsid w:val="007A1CB3"/>
    <w:rsid w:val="007A306F"/>
    <w:rsid w:val="007A43A6"/>
    <w:rsid w:val="007A58A6"/>
    <w:rsid w:val="007A6EF1"/>
    <w:rsid w:val="007B38A5"/>
    <w:rsid w:val="007B3D2D"/>
    <w:rsid w:val="007B4E05"/>
    <w:rsid w:val="007B50AE"/>
    <w:rsid w:val="007B51DF"/>
    <w:rsid w:val="007B6D9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9BF"/>
    <w:rsid w:val="007D4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3B07"/>
    <w:rsid w:val="007F4B83"/>
    <w:rsid w:val="007F4F62"/>
    <w:rsid w:val="007F5483"/>
    <w:rsid w:val="007F6A58"/>
    <w:rsid w:val="00803FAE"/>
    <w:rsid w:val="0080605F"/>
    <w:rsid w:val="0080628D"/>
    <w:rsid w:val="0080693A"/>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27FBD"/>
    <w:rsid w:val="00830B52"/>
    <w:rsid w:val="008358C8"/>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621"/>
    <w:rsid w:val="00856911"/>
    <w:rsid w:val="00865453"/>
    <w:rsid w:val="008661F0"/>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1CFF"/>
    <w:rsid w:val="00882528"/>
    <w:rsid w:val="00887B9C"/>
    <w:rsid w:val="008915EB"/>
    <w:rsid w:val="00894A88"/>
    <w:rsid w:val="00895386"/>
    <w:rsid w:val="0089629B"/>
    <w:rsid w:val="00897000"/>
    <w:rsid w:val="008A07B2"/>
    <w:rsid w:val="008A1CA2"/>
    <w:rsid w:val="008A21FF"/>
    <w:rsid w:val="008A2CE2"/>
    <w:rsid w:val="008A2E2C"/>
    <w:rsid w:val="008A30AC"/>
    <w:rsid w:val="008A44B8"/>
    <w:rsid w:val="008A4BB3"/>
    <w:rsid w:val="008A4D12"/>
    <w:rsid w:val="008A51A8"/>
    <w:rsid w:val="008A54C7"/>
    <w:rsid w:val="008A54F8"/>
    <w:rsid w:val="008A6301"/>
    <w:rsid w:val="008A77D8"/>
    <w:rsid w:val="008B0483"/>
    <w:rsid w:val="008B0BBE"/>
    <w:rsid w:val="008B1046"/>
    <w:rsid w:val="008B120C"/>
    <w:rsid w:val="008B19F0"/>
    <w:rsid w:val="008B4690"/>
    <w:rsid w:val="008B47BB"/>
    <w:rsid w:val="008B51A0"/>
    <w:rsid w:val="008B592A"/>
    <w:rsid w:val="008B6C2D"/>
    <w:rsid w:val="008B7B5C"/>
    <w:rsid w:val="008C03DF"/>
    <w:rsid w:val="008C0C99"/>
    <w:rsid w:val="008C0D9B"/>
    <w:rsid w:val="008C2017"/>
    <w:rsid w:val="008C2357"/>
    <w:rsid w:val="008C3AAA"/>
    <w:rsid w:val="008C4958"/>
    <w:rsid w:val="008C4BAA"/>
    <w:rsid w:val="008C596B"/>
    <w:rsid w:val="008C6AE8"/>
    <w:rsid w:val="008C6FAB"/>
    <w:rsid w:val="008C7573"/>
    <w:rsid w:val="008C75B1"/>
    <w:rsid w:val="008D34F1"/>
    <w:rsid w:val="008D39D8"/>
    <w:rsid w:val="008D4138"/>
    <w:rsid w:val="008D476E"/>
    <w:rsid w:val="008D6D1A"/>
    <w:rsid w:val="008E065E"/>
    <w:rsid w:val="008E0927"/>
    <w:rsid w:val="008E1909"/>
    <w:rsid w:val="008E4734"/>
    <w:rsid w:val="008E4CF6"/>
    <w:rsid w:val="008E72FE"/>
    <w:rsid w:val="008E7AB6"/>
    <w:rsid w:val="008F0131"/>
    <w:rsid w:val="008F106B"/>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39FB"/>
    <w:rsid w:val="00913D65"/>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2E8F"/>
    <w:rsid w:val="00943742"/>
    <w:rsid w:val="00943777"/>
    <w:rsid w:val="009452EE"/>
    <w:rsid w:val="00945C05"/>
    <w:rsid w:val="00945D63"/>
    <w:rsid w:val="00946396"/>
    <w:rsid w:val="00946945"/>
    <w:rsid w:val="00947713"/>
    <w:rsid w:val="0095091F"/>
    <w:rsid w:val="00950DE7"/>
    <w:rsid w:val="00953920"/>
    <w:rsid w:val="00953D47"/>
    <w:rsid w:val="00954124"/>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5D90"/>
    <w:rsid w:val="0097603D"/>
    <w:rsid w:val="00976137"/>
    <w:rsid w:val="00976949"/>
    <w:rsid w:val="0097748F"/>
    <w:rsid w:val="00980477"/>
    <w:rsid w:val="00983C0B"/>
    <w:rsid w:val="00985253"/>
    <w:rsid w:val="009853B3"/>
    <w:rsid w:val="00985C09"/>
    <w:rsid w:val="00986CD7"/>
    <w:rsid w:val="00990630"/>
    <w:rsid w:val="00990920"/>
    <w:rsid w:val="009911E3"/>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3E10"/>
    <w:rsid w:val="009C403E"/>
    <w:rsid w:val="009C44EA"/>
    <w:rsid w:val="009C4846"/>
    <w:rsid w:val="009C7133"/>
    <w:rsid w:val="009C7E7B"/>
    <w:rsid w:val="009D169E"/>
    <w:rsid w:val="009D1BE7"/>
    <w:rsid w:val="009D32A8"/>
    <w:rsid w:val="009D4FF0"/>
    <w:rsid w:val="009D53A5"/>
    <w:rsid w:val="009D6AC5"/>
    <w:rsid w:val="009D703C"/>
    <w:rsid w:val="009D718F"/>
    <w:rsid w:val="009D7379"/>
    <w:rsid w:val="009E0549"/>
    <w:rsid w:val="009E068F"/>
    <w:rsid w:val="009E10E4"/>
    <w:rsid w:val="009E13F1"/>
    <w:rsid w:val="009E14E0"/>
    <w:rsid w:val="009E2103"/>
    <w:rsid w:val="009E35DB"/>
    <w:rsid w:val="009E47A3"/>
    <w:rsid w:val="009E60F6"/>
    <w:rsid w:val="009E7D1B"/>
    <w:rsid w:val="009F08F3"/>
    <w:rsid w:val="009F1C74"/>
    <w:rsid w:val="009F30D1"/>
    <w:rsid w:val="009F344F"/>
    <w:rsid w:val="009F36A0"/>
    <w:rsid w:val="009F5095"/>
    <w:rsid w:val="009F7EE9"/>
    <w:rsid w:val="009F7FD8"/>
    <w:rsid w:val="00A048A8"/>
    <w:rsid w:val="00A04F49"/>
    <w:rsid w:val="00A05E31"/>
    <w:rsid w:val="00A06C7C"/>
    <w:rsid w:val="00A1143E"/>
    <w:rsid w:val="00A11463"/>
    <w:rsid w:val="00A13E54"/>
    <w:rsid w:val="00A14A82"/>
    <w:rsid w:val="00A17F63"/>
    <w:rsid w:val="00A2052C"/>
    <w:rsid w:val="00A2193B"/>
    <w:rsid w:val="00A227FE"/>
    <w:rsid w:val="00A2351A"/>
    <w:rsid w:val="00A24AF9"/>
    <w:rsid w:val="00A250E4"/>
    <w:rsid w:val="00A264A9"/>
    <w:rsid w:val="00A26901"/>
    <w:rsid w:val="00A274F6"/>
    <w:rsid w:val="00A27785"/>
    <w:rsid w:val="00A30187"/>
    <w:rsid w:val="00A3135E"/>
    <w:rsid w:val="00A31DF4"/>
    <w:rsid w:val="00A3430D"/>
    <w:rsid w:val="00A3448A"/>
    <w:rsid w:val="00A36297"/>
    <w:rsid w:val="00A405AF"/>
    <w:rsid w:val="00A4125A"/>
    <w:rsid w:val="00A41E2B"/>
    <w:rsid w:val="00A43856"/>
    <w:rsid w:val="00A45090"/>
    <w:rsid w:val="00A45B74"/>
    <w:rsid w:val="00A50ABB"/>
    <w:rsid w:val="00A52E1D"/>
    <w:rsid w:val="00A53D86"/>
    <w:rsid w:val="00A55B68"/>
    <w:rsid w:val="00A56AB4"/>
    <w:rsid w:val="00A60EFD"/>
    <w:rsid w:val="00A61499"/>
    <w:rsid w:val="00A62A77"/>
    <w:rsid w:val="00A63483"/>
    <w:rsid w:val="00A63B02"/>
    <w:rsid w:val="00A646C4"/>
    <w:rsid w:val="00A64D5F"/>
    <w:rsid w:val="00A657D7"/>
    <w:rsid w:val="00A65853"/>
    <w:rsid w:val="00A660AC"/>
    <w:rsid w:val="00A66F55"/>
    <w:rsid w:val="00A67E6C"/>
    <w:rsid w:val="00A71B99"/>
    <w:rsid w:val="00A73526"/>
    <w:rsid w:val="00A739D0"/>
    <w:rsid w:val="00A73A72"/>
    <w:rsid w:val="00A743C7"/>
    <w:rsid w:val="00A7479D"/>
    <w:rsid w:val="00A761D4"/>
    <w:rsid w:val="00A77EC4"/>
    <w:rsid w:val="00A814F0"/>
    <w:rsid w:val="00A82B5F"/>
    <w:rsid w:val="00A84421"/>
    <w:rsid w:val="00A9241C"/>
    <w:rsid w:val="00A92879"/>
    <w:rsid w:val="00A9442A"/>
    <w:rsid w:val="00A97FF6"/>
    <w:rsid w:val="00AA003D"/>
    <w:rsid w:val="00AA016F"/>
    <w:rsid w:val="00AA050E"/>
    <w:rsid w:val="00AA1ED6"/>
    <w:rsid w:val="00AA223B"/>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012"/>
    <w:rsid w:val="00AD4A5A"/>
    <w:rsid w:val="00AE0BEC"/>
    <w:rsid w:val="00AE27AC"/>
    <w:rsid w:val="00AE2A30"/>
    <w:rsid w:val="00AE2C99"/>
    <w:rsid w:val="00AE3743"/>
    <w:rsid w:val="00AE40E0"/>
    <w:rsid w:val="00AE42A3"/>
    <w:rsid w:val="00AE4DBA"/>
    <w:rsid w:val="00AE4F07"/>
    <w:rsid w:val="00AE60A7"/>
    <w:rsid w:val="00AF1C5D"/>
    <w:rsid w:val="00AF2722"/>
    <w:rsid w:val="00AF315D"/>
    <w:rsid w:val="00AF42D7"/>
    <w:rsid w:val="00AF4399"/>
    <w:rsid w:val="00AF4CDB"/>
    <w:rsid w:val="00B006FE"/>
    <w:rsid w:val="00B007CB"/>
    <w:rsid w:val="00B017A2"/>
    <w:rsid w:val="00B02AA9"/>
    <w:rsid w:val="00B02FA3"/>
    <w:rsid w:val="00B05084"/>
    <w:rsid w:val="00B05C08"/>
    <w:rsid w:val="00B05D3B"/>
    <w:rsid w:val="00B06B4A"/>
    <w:rsid w:val="00B1013F"/>
    <w:rsid w:val="00B10F75"/>
    <w:rsid w:val="00B11155"/>
    <w:rsid w:val="00B157F9"/>
    <w:rsid w:val="00B16E80"/>
    <w:rsid w:val="00B20256"/>
    <w:rsid w:val="00B20D09"/>
    <w:rsid w:val="00B21652"/>
    <w:rsid w:val="00B22580"/>
    <w:rsid w:val="00B2763F"/>
    <w:rsid w:val="00B27AAC"/>
    <w:rsid w:val="00B30929"/>
    <w:rsid w:val="00B33ACB"/>
    <w:rsid w:val="00B33B62"/>
    <w:rsid w:val="00B34996"/>
    <w:rsid w:val="00B350DE"/>
    <w:rsid w:val="00B372AA"/>
    <w:rsid w:val="00B40445"/>
    <w:rsid w:val="00B41888"/>
    <w:rsid w:val="00B43422"/>
    <w:rsid w:val="00B458E5"/>
    <w:rsid w:val="00B45A52"/>
    <w:rsid w:val="00B46175"/>
    <w:rsid w:val="00B461E9"/>
    <w:rsid w:val="00B50C00"/>
    <w:rsid w:val="00B5177D"/>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654A"/>
    <w:rsid w:val="00B77796"/>
    <w:rsid w:val="00B81A6C"/>
    <w:rsid w:val="00B82457"/>
    <w:rsid w:val="00B82BD9"/>
    <w:rsid w:val="00B85DE5"/>
    <w:rsid w:val="00B86915"/>
    <w:rsid w:val="00B86CA8"/>
    <w:rsid w:val="00B90F73"/>
    <w:rsid w:val="00B93B59"/>
    <w:rsid w:val="00B9406A"/>
    <w:rsid w:val="00B95209"/>
    <w:rsid w:val="00B96913"/>
    <w:rsid w:val="00B97D5D"/>
    <w:rsid w:val="00BA12FC"/>
    <w:rsid w:val="00BA1CD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1DDB"/>
    <w:rsid w:val="00BC3053"/>
    <w:rsid w:val="00BC4D2E"/>
    <w:rsid w:val="00BC6C34"/>
    <w:rsid w:val="00BD0EA9"/>
    <w:rsid w:val="00BD48AC"/>
    <w:rsid w:val="00BD5F1A"/>
    <w:rsid w:val="00BE1234"/>
    <w:rsid w:val="00BE1F52"/>
    <w:rsid w:val="00BE2FA6"/>
    <w:rsid w:val="00BE333F"/>
    <w:rsid w:val="00BE400B"/>
    <w:rsid w:val="00BE65FB"/>
    <w:rsid w:val="00BE7406"/>
    <w:rsid w:val="00BE7603"/>
    <w:rsid w:val="00BE7815"/>
    <w:rsid w:val="00BF149A"/>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605F"/>
    <w:rsid w:val="00C060A6"/>
    <w:rsid w:val="00C07377"/>
    <w:rsid w:val="00C07583"/>
    <w:rsid w:val="00C10478"/>
    <w:rsid w:val="00C12107"/>
    <w:rsid w:val="00C14C5A"/>
    <w:rsid w:val="00C14D4B"/>
    <w:rsid w:val="00C154BB"/>
    <w:rsid w:val="00C21C49"/>
    <w:rsid w:val="00C22215"/>
    <w:rsid w:val="00C22995"/>
    <w:rsid w:val="00C235B0"/>
    <w:rsid w:val="00C24345"/>
    <w:rsid w:val="00C27574"/>
    <w:rsid w:val="00C277EB"/>
    <w:rsid w:val="00C279B5"/>
    <w:rsid w:val="00C27C45"/>
    <w:rsid w:val="00C33B6A"/>
    <w:rsid w:val="00C33B76"/>
    <w:rsid w:val="00C35187"/>
    <w:rsid w:val="00C362E5"/>
    <w:rsid w:val="00C3637B"/>
    <w:rsid w:val="00C3719D"/>
    <w:rsid w:val="00C378B5"/>
    <w:rsid w:val="00C415D8"/>
    <w:rsid w:val="00C42046"/>
    <w:rsid w:val="00C45322"/>
    <w:rsid w:val="00C45D14"/>
    <w:rsid w:val="00C476EC"/>
    <w:rsid w:val="00C539F2"/>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0B7"/>
    <w:rsid w:val="00C72EF4"/>
    <w:rsid w:val="00C74120"/>
    <w:rsid w:val="00C74367"/>
    <w:rsid w:val="00C74AF7"/>
    <w:rsid w:val="00C75548"/>
    <w:rsid w:val="00C75D2F"/>
    <w:rsid w:val="00C7605A"/>
    <w:rsid w:val="00C767BE"/>
    <w:rsid w:val="00C76E3C"/>
    <w:rsid w:val="00C77F8F"/>
    <w:rsid w:val="00C81568"/>
    <w:rsid w:val="00C81920"/>
    <w:rsid w:val="00C84742"/>
    <w:rsid w:val="00C85CAD"/>
    <w:rsid w:val="00C87111"/>
    <w:rsid w:val="00C8719E"/>
    <w:rsid w:val="00C9027A"/>
    <w:rsid w:val="00C9068E"/>
    <w:rsid w:val="00C93C4B"/>
    <w:rsid w:val="00C93CE2"/>
    <w:rsid w:val="00C944AB"/>
    <w:rsid w:val="00C95B40"/>
    <w:rsid w:val="00C95E01"/>
    <w:rsid w:val="00C96CEE"/>
    <w:rsid w:val="00CA1798"/>
    <w:rsid w:val="00CA1ED8"/>
    <w:rsid w:val="00CA3F07"/>
    <w:rsid w:val="00CA5BA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3D2"/>
    <w:rsid w:val="00CF173A"/>
    <w:rsid w:val="00CF1B89"/>
    <w:rsid w:val="00CF3B1F"/>
    <w:rsid w:val="00CF3BF6"/>
    <w:rsid w:val="00CF54A6"/>
    <w:rsid w:val="00CF625B"/>
    <w:rsid w:val="00CF687E"/>
    <w:rsid w:val="00D004A8"/>
    <w:rsid w:val="00D0263F"/>
    <w:rsid w:val="00D02B9B"/>
    <w:rsid w:val="00D0349B"/>
    <w:rsid w:val="00D05054"/>
    <w:rsid w:val="00D076C2"/>
    <w:rsid w:val="00D07867"/>
    <w:rsid w:val="00D10249"/>
    <w:rsid w:val="00D115C3"/>
    <w:rsid w:val="00D11897"/>
    <w:rsid w:val="00D13135"/>
    <w:rsid w:val="00D13E4E"/>
    <w:rsid w:val="00D140A9"/>
    <w:rsid w:val="00D239A7"/>
    <w:rsid w:val="00D23F47"/>
    <w:rsid w:val="00D24EDF"/>
    <w:rsid w:val="00D307BD"/>
    <w:rsid w:val="00D323F0"/>
    <w:rsid w:val="00D34EE3"/>
    <w:rsid w:val="00D352A9"/>
    <w:rsid w:val="00D36B16"/>
    <w:rsid w:val="00D36E71"/>
    <w:rsid w:val="00D37324"/>
    <w:rsid w:val="00D37D87"/>
    <w:rsid w:val="00D40B33"/>
    <w:rsid w:val="00D41B58"/>
    <w:rsid w:val="00D4318F"/>
    <w:rsid w:val="00D438BF"/>
    <w:rsid w:val="00D440F8"/>
    <w:rsid w:val="00D459AE"/>
    <w:rsid w:val="00D45AC8"/>
    <w:rsid w:val="00D50109"/>
    <w:rsid w:val="00D50CC8"/>
    <w:rsid w:val="00D50F97"/>
    <w:rsid w:val="00D51F4D"/>
    <w:rsid w:val="00D52E5D"/>
    <w:rsid w:val="00D5336E"/>
    <w:rsid w:val="00D546FF"/>
    <w:rsid w:val="00D55AD5"/>
    <w:rsid w:val="00D576CA"/>
    <w:rsid w:val="00D61AF5"/>
    <w:rsid w:val="00D6330C"/>
    <w:rsid w:val="00D652B5"/>
    <w:rsid w:val="00D66155"/>
    <w:rsid w:val="00D70471"/>
    <w:rsid w:val="00D708B0"/>
    <w:rsid w:val="00D725B7"/>
    <w:rsid w:val="00D749B4"/>
    <w:rsid w:val="00D75C1D"/>
    <w:rsid w:val="00D76F79"/>
    <w:rsid w:val="00D77B1D"/>
    <w:rsid w:val="00D8021F"/>
    <w:rsid w:val="00D80383"/>
    <w:rsid w:val="00D80A49"/>
    <w:rsid w:val="00D80E34"/>
    <w:rsid w:val="00D80E65"/>
    <w:rsid w:val="00D817C1"/>
    <w:rsid w:val="00D823C6"/>
    <w:rsid w:val="00D83F5B"/>
    <w:rsid w:val="00D86CA3"/>
    <w:rsid w:val="00D871CE"/>
    <w:rsid w:val="00D906AC"/>
    <w:rsid w:val="00D911DF"/>
    <w:rsid w:val="00D916C2"/>
    <w:rsid w:val="00D9196D"/>
    <w:rsid w:val="00D92982"/>
    <w:rsid w:val="00D93B58"/>
    <w:rsid w:val="00D93E74"/>
    <w:rsid w:val="00D951CD"/>
    <w:rsid w:val="00D9697A"/>
    <w:rsid w:val="00D9783D"/>
    <w:rsid w:val="00DA305E"/>
    <w:rsid w:val="00DA4373"/>
    <w:rsid w:val="00DA5417"/>
    <w:rsid w:val="00DA56E8"/>
    <w:rsid w:val="00DA6387"/>
    <w:rsid w:val="00DA6C4F"/>
    <w:rsid w:val="00DB0A9F"/>
    <w:rsid w:val="00DB1E0B"/>
    <w:rsid w:val="00DB377D"/>
    <w:rsid w:val="00DC2D36"/>
    <w:rsid w:val="00DC37FD"/>
    <w:rsid w:val="00DC4672"/>
    <w:rsid w:val="00DC53EF"/>
    <w:rsid w:val="00DC5BD5"/>
    <w:rsid w:val="00DD299D"/>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2C38"/>
    <w:rsid w:val="00E1605C"/>
    <w:rsid w:val="00E17FA2"/>
    <w:rsid w:val="00E20986"/>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8B6"/>
    <w:rsid w:val="00E40C01"/>
    <w:rsid w:val="00E40D58"/>
    <w:rsid w:val="00E440F2"/>
    <w:rsid w:val="00E446F1"/>
    <w:rsid w:val="00E46886"/>
    <w:rsid w:val="00E4763B"/>
    <w:rsid w:val="00E47AEF"/>
    <w:rsid w:val="00E5310E"/>
    <w:rsid w:val="00E53B75"/>
    <w:rsid w:val="00E54E3B"/>
    <w:rsid w:val="00E57565"/>
    <w:rsid w:val="00E61A80"/>
    <w:rsid w:val="00E61FF9"/>
    <w:rsid w:val="00E62B0F"/>
    <w:rsid w:val="00E63838"/>
    <w:rsid w:val="00E64434"/>
    <w:rsid w:val="00E66BE3"/>
    <w:rsid w:val="00E67C51"/>
    <w:rsid w:val="00E70E74"/>
    <w:rsid w:val="00E7156B"/>
    <w:rsid w:val="00E72E83"/>
    <w:rsid w:val="00E72EFC"/>
    <w:rsid w:val="00E75759"/>
    <w:rsid w:val="00E758EC"/>
    <w:rsid w:val="00E75A5A"/>
    <w:rsid w:val="00E76C8F"/>
    <w:rsid w:val="00E80955"/>
    <w:rsid w:val="00E8234C"/>
    <w:rsid w:val="00E83AA9"/>
    <w:rsid w:val="00E8523B"/>
    <w:rsid w:val="00E85928"/>
    <w:rsid w:val="00E8670E"/>
    <w:rsid w:val="00E87822"/>
    <w:rsid w:val="00E901A9"/>
    <w:rsid w:val="00E90395"/>
    <w:rsid w:val="00E90A0D"/>
    <w:rsid w:val="00E90E49"/>
    <w:rsid w:val="00E9173F"/>
    <w:rsid w:val="00E917F9"/>
    <w:rsid w:val="00E9291C"/>
    <w:rsid w:val="00E93102"/>
    <w:rsid w:val="00E93FFE"/>
    <w:rsid w:val="00E94F8A"/>
    <w:rsid w:val="00EA3531"/>
    <w:rsid w:val="00EA4645"/>
    <w:rsid w:val="00EA551E"/>
    <w:rsid w:val="00EA7881"/>
    <w:rsid w:val="00EA7A41"/>
    <w:rsid w:val="00EB077B"/>
    <w:rsid w:val="00EB4EA2"/>
    <w:rsid w:val="00EC1DF0"/>
    <w:rsid w:val="00EC1E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1801"/>
    <w:rsid w:val="00EE2740"/>
    <w:rsid w:val="00EE2929"/>
    <w:rsid w:val="00EE6802"/>
    <w:rsid w:val="00EE78C2"/>
    <w:rsid w:val="00EF0176"/>
    <w:rsid w:val="00EF18FE"/>
    <w:rsid w:val="00EF1AE6"/>
    <w:rsid w:val="00EF280F"/>
    <w:rsid w:val="00EF3BF6"/>
    <w:rsid w:val="00EF5787"/>
    <w:rsid w:val="00EF60D0"/>
    <w:rsid w:val="00EF6533"/>
    <w:rsid w:val="00EF7CE5"/>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258AD"/>
    <w:rsid w:val="00F263BB"/>
    <w:rsid w:val="00F30828"/>
    <w:rsid w:val="00F313D6"/>
    <w:rsid w:val="00F35926"/>
    <w:rsid w:val="00F3666F"/>
    <w:rsid w:val="00F40F0C"/>
    <w:rsid w:val="00F42D5E"/>
    <w:rsid w:val="00F45E0A"/>
    <w:rsid w:val="00F46A51"/>
    <w:rsid w:val="00F47158"/>
    <w:rsid w:val="00F4766C"/>
    <w:rsid w:val="00F50350"/>
    <w:rsid w:val="00F507D1"/>
    <w:rsid w:val="00F50D67"/>
    <w:rsid w:val="00F519CE"/>
    <w:rsid w:val="00F51ADA"/>
    <w:rsid w:val="00F5203F"/>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82A"/>
    <w:rsid w:val="00F82B6A"/>
    <w:rsid w:val="00F8339D"/>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1592"/>
    <w:rsid w:val="00FA2BB3"/>
    <w:rsid w:val="00FA483D"/>
    <w:rsid w:val="00FA67E9"/>
    <w:rsid w:val="00FB0B93"/>
    <w:rsid w:val="00FB4C80"/>
    <w:rsid w:val="00FB6A6A"/>
    <w:rsid w:val="00FB7106"/>
    <w:rsid w:val="00FC04D3"/>
    <w:rsid w:val="00FC1017"/>
    <w:rsid w:val="00FC16B9"/>
    <w:rsid w:val="00FC2550"/>
    <w:rsid w:val="00FC5BB2"/>
    <w:rsid w:val="00FC5DCB"/>
    <w:rsid w:val="00FC7429"/>
    <w:rsid w:val="00FD07F6"/>
    <w:rsid w:val="00FD1EC8"/>
    <w:rsid w:val="00FD37DF"/>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 w:type="paragraph" w:styleId="Revision">
    <w:name w:val="Revision"/>
    <w:hidden/>
    <w:uiPriority w:val="99"/>
    <w:semiHidden/>
    <w:rsid w:val="009E210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274138965">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2/Docs/RP-1828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5NUHHDQN7SK2-1476151046-46784</_dlc_DocId>
    <_dlc_DocIdUrl xmlns="f166a696-7b5b-4ccd-9f0c-ffde0cceec81">
      <Url>https://ericsson.sharepoint.com/sites/star/_layouts/15/DocIdRedir.aspx?ID=5NUHHDQN7SK2-1476151046-46784</Url>
      <Description>5NUHHDQN7SK2-1476151046-46784</Description>
    </_dlc_DocIdUrl>
    <_dlc_DocIdPersistId xmlns="f166a696-7b5b-4ccd-9f0c-ffde0cceec81" xsi:nil="true"/>
    <Prepared. xmlns="611109f9-ed58-4498-a270-1fb2086a5321">Johan Rune</Prepared.>
    <EriCOLLDate. xmlns="611109f9-ed58-4498-a270-1fb2086a5321">2019-04-30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371CE5F0-EC07-47FF-AF48-4AF13236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86ECAF31-D23B-40E3-B413-AC578B98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786</TotalTime>
  <Pages>4</Pages>
  <Words>2049</Words>
  <Characters>10655</Characters>
  <Application>Microsoft Office Word</Application>
  <DocSecurity>0</DocSecurity>
  <Lines>253</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need for RACH-less handover</dc:title>
  <dc:subject/>
  <dc:creator>Ericsson</dc:creator>
  <cp:keywords>Ericsson; TDoc; 3GPP</cp:keywords>
  <cp:lastModifiedBy>Johan Rune</cp:lastModifiedBy>
  <cp:revision>556</cp:revision>
  <cp:lastPrinted>2019-02-13T12:07:00Z</cp:lastPrinted>
  <dcterms:created xsi:type="dcterms:W3CDTF">2019-02-07T08:29:00Z</dcterms:created>
  <dcterms:modified xsi:type="dcterms:W3CDTF">2019-05-02T15:10:00Z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bf84bdfe-a3d0-46b7-8fc4-4ed366842d41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75;#GFTE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